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4D7A98" w14:textId="77777777" w:rsidR="000D2063" w:rsidRPr="00293505" w:rsidRDefault="000D2063" w:rsidP="000713B0">
      <w:pPr>
        <w:rPr>
          <w:lang w:val="en-US"/>
        </w:rPr>
        <w:sectPr w:rsidR="000D2063" w:rsidRPr="00293505" w:rsidSect="00E14F9B">
          <w:footerReference w:type="default" r:id="rId8"/>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761996" w:rsidRPr="000713B0" w14:paraId="2D532378" w14:textId="77777777" w:rsidTr="003330D2">
        <w:trPr>
          <w:trHeight w:val="2551"/>
        </w:trPr>
        <w:tc>
          <w:tcPr>
            <w:tcW w:w="5074" w:type="dxa"/>
            <w:vAlign w:val="center"/>
          </w:tcPr>
          <w:p w14:paraId="7C64CBA4" w14:textId="77777777" w:rsidR="00A02C54" w:rsidRPr="000713B0" w:rsidRDefault="00A02C54" w:rsidP="00CE74EB">
            <w:pPr>
              <w:pStyle w:val="af9"/>
            </w:pPr>
          </w:p>
        </w:tc>
        <w:tc>
          <w:tcPr>
            <w:tcW w:w="4496" w:type="dxa"/>
            <w:vAlign w:val="center"/>
          </w:tcPr>
          <w:p w14:paraId="41E55C26" w14:textId="77777777" w:rsidR="00A02C54" w:rsidRPr="000713B0" w:rsidRDefault="00A02C54" w:rsidP="00A02C54">
            <w:pPr>
              <w:pStyle w:val="af9"/>
            </w:pPr>
            <w:r w:rsidRPr="000713B0">
              <w:t>Утвержд</w:t>
            </w:r>
            <w:r>
              <w:t>аю</w:t>
            </w:r>
          </w:p>
          <w:sdt>
            <w:sdtPr>
              <w:alias w:val="Должность утверждающего"/>
              <w:tag w:val="Должность утверждающего"/>
              <w:id w:val="950827951"/>
              <w:placeholder>
                <w:docPart w:val="B43A7C0AE277487FBBFD59AA30951D5B"/>
              </w:placeholder>
              <w15:color w:val="FFFF00"/>
            </w:sdtPr>
            <w:sdtEndPr>
              <w:rPr>
                <w:noProof/>
              </w:rPr>
            </w:sdtEndPr>
            <w:sdtContent>
              <w:p w14:paraId="170CE42A" w14:textId="5BB161DF" w:rsidR="00A02C54" w:rsidRDefault="009917F4" w:rsidP="00A02C54">
                <w:pPr>
                  <w:pStyle w:val="af4"/>
                </w:pPr>
                <w:r>
                  <w:rPr>
                    <w:noProof/>
                  </w:rPr>
                  <w:t xml:space="preserve">Директор </w:t>
                </w:r>
                <w:r w:rsidR="00FC26C3">
                  <w:rPr>
                    <w:noProof/>
                  </w:rPr>
                  <w:t>Ф</w:t>
                </w:r>
                <w:r>
                  <w:rPr>
                    <w:noProof/>
                  </w:rPr>
                  <w:t>илиала ТЭЦ-9</w:t>
                </w:r>
              </w:p>
            </w:sdtContent>
          </w:sdt>
          <w:sdt>
            <w:sdtPr>
              <w:alias w:val="ФИО утверждающего"/>
              <w:tag w:val="ФИО утверждающего"/>
              <w:id w:val="-2032414239"/>
              <w:placeholder>
                <w:docPart w:val="B43A7C0AE277487FBBFD59AA30951D5B"/>
              </w:placeholder>
              <w15:color w:val="FFFF00"/>
            </w:sdtPr>
            <w:sdtEndPr/>
            <w:sdtContent>
              <w:p w14:paraId="6499E83C" w14:textId="00058FB9" w:rsidR="00A02C54" w:rsidRPr="000713B0" w:rsidRDefault="00FC26C3" w:rsidP="00A02C54">
                <w:pPr>
                  <w:pStyle w:val="af4"/>
                </w:pPr>
                <w:r>
                  <w:t>Нелюбов А.В.</w:t>
                </w:r>
              </w:p>
            </w:sdtContent>
          </w:sdt>
          <w:sdt>
            <w:sdtPr>
              <w:alias w:val="Подпись и дата утверждения"/>
              <w:tag w:val="Подпись и дата утверждения"/>
              <w:id w:val="-759291159"/>
              <w:placeholder>
                <w:docPart w:val="B43A7C0AE277487FBBFD59AA30951D5B"/>
              </w:placeholder>
              <w15:color w:val="FFFF00"/>
            </w:sdtPr>
            <w:sdtEndPr/>
            <w:sdtContent>
              <w:p w14:paraId="7F6F42D9" w14:textId="77777777" w:rsidR="00A02C54" w:rsidRPr="000713B0" w:rsidRDefault="00A02C54" w:rsidP="00A02C54">
                <w:pPr>
                  <w:pStyle w:val="af4"/>
                </w:pPr>
                <w:r w:rsidRPr="000713B0">
                  <w:t>____________________</w:t>
                </w:r>
                <w:r>
                  <w:t>______________</w:t>
                </w:r>
                <w:r w:rsidRPr="000713B0">
                  <w:t>_</w:t>
                </w:r>
              </w:p>
              <w:p w14:paraId="6A64851A" w14:textId="27B3A5C6" w:rsidR="00A02C54" w:rsidRPr="000713B0" w:rsidRDefault="00A02C54" w:rsidP="003F1C15">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D01A14">
                  <w:rPr>
                    <w:noProof/>
                  </w:rPr>
                  <w:t>2023</w:t>
                </w:r>
                <w:r w:rsidR="00ED5090" w:rsidRPr="000713B0">
                  <w:fldChar w:fldCharType="end"/>
                </w:r>
                <w:r w:rsidR="00ED5090">
                  <w:t xml:space="preserve"> </w:t>
                </w:r>
                <w:r>
                  <w:t>г.</w:t>
                </w:r>
              </w:p>
            </w:sdtContent>
          </w:sdt>
        </w:tc>
      </w:tr>
      <w:tr w:rsidR="000D2063" w:rsidRPr="000713B0" w14:paraId="18F31F34" w14:textId="77777777" w:rsidTr="00A02C54">
        <w:trPr>
          <w:trHeight w:val="2268"/>
        </w:trPr>
        <w:tc>
          <w:tcPr>
            <w:tcW w:w="9570" w:type="dxa"/>
            <w:gridSpan w:val="2"/>
            <w:vAlign w:val="center"/>
          </w:tcPr>
          <w:p w14:paraId="69847115" w14:textId="77777777" w:rsidR="005F70C1" w:rsidRPr="000713B0" w:rsidRDefault="005F70C1" w:rsidP="00A02C54">
            <w:pPr>
              <w:pStyle w:val="af0"/>
            </w:pPr>
          </w:p>
        </w:tc>
      </w:tr>
      <w:tr w:rsidR="00A02C54" w:rsidRPr="000713B0" w14:paraId="18F3F6B6" w14:textId="77777777" w:rsidTr="00A02C54">
        <w:trPr>
          <w:trHeight w:val="5669"/>
        </w:trPr>
        <w:tc>
          <w:tcPr>
            <w:tcW w:w="9570" w:type="dxa"/>
            <w:gridSpan w:val="2"/>
            <w:vAlign w:val="center"/>
          </w:tcPr>
          <w:p w14:paraId="4200C8EF" w14:textId="77777777" w:rsidR="00A02C54" w:rsidRPr="000713B0" w:rsidRDefault="00A02C54" w:rsidP="00A02C54">
            <w:pPr>
              <w:pStyle w:val="af0"/>
            </w:pPr>
            <w:r w:rsidRPr="000713B0">
              <w:t>Документация о закупке</w:t>
            </w:r>
          </w:p>
          <w:p w14:paraId="332957C2" w14:textId="77777777" w:rsidR="00A02C54" w:rsidRPr="000713B0" w:rsidRDefault="002F191C"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838F5D6830AD4B5ABACEF201971B3BFB"/>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761996">
                  <w:t>Об оказании услуг</w:t>
                </w:r>
              </w:sdtContent>
            </w:sdt>
            <w:r w:rsidR="00A02C54" w:rsidRPr="000713B0">
              <w:t xml:space="preserve"> </w:t>
            </w:r>
          </w:p>
          <w:p w14:paraId="54188CA2" w14:textId="77777777"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5AD36BC11F984FE2BC3734D0BD2D65DB"/>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A2D62">
                  <w:rPr>
                    <w:noProof/>
                  </w:rPr>
                  <w:t>«</w:t>
                </w:r>
                <w:r w:rsidR="00F22580">
                  <w:rPr>
                    <w:noProof/>
                  </w:rPr>
                  <w:t>ПЭО филиала  ТЭЦ-9</w:t>
                </w:r>
                <w:r w:rsidR="000A2D62">
                  <w:rPr>
                    <w:noProof/>
                  </w:rPr>
                  <w:t>»</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A2D62">
                  <w:rPr>
                    <w:noProof/>
                  </w:rPr>
                  <w:t>«Заказчик»</w:t>
                </w:r>
                <w:r w:rsidR="009D53FB">
                  <w:rPr>
                    <w:noProof/>
                  </w:rPr>
                  <w:fldChar w:fldCharType="end"/>
                </w:r>
              </w:sdtContent>
            </w:sdt>
          </w:p>
          <w:p w14:paraId="4CD816EA" w14:textId="58709323" w:rsidR="00A02C54" w:rsidRPr="00AE7A17" w:rsidRDefault="00A02C54" w:rsidP="00444C0E">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BC02C7D6872D456FBDBD9C214F2A91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A2D62">
                  <w:rPr>
                    <w:noProof/>
                  </w:rPr>
                  <w:t>«</w:t>
                </w:r>
                <w:r w:rsidR="00761996">
                  <w:rPr>
                    <w:noProof/>
                  </w:rPr>
                  <w:t>1</w:t>
                </w:r>
                <w:r w:rsidR="00FC26C3">
                  <w:rPr>
                    <w:noProof/>
                  </w:rPr>
                  <w:t>648</w:t>
                </w:r>
                <w:r w:rsidR="000A2D62">
                  <w:rPr>
                    <w:noProof/>
                  </w:rPr>
                  <w:t>»</w:t>
                </w:r>
                <w:r w:rsidR="0043322C">
                  <w:rPr>
                    <w:noProof/>
                  </w:rPr>
                  <w:fldChar w:fldCharType="end"/>
                </w:r>
              </w:sdtContent>
            </w:sdt>
            <w:bookmarkEnd w:id="0"/>
          </w:p>
        </w:tc>
      </w:tr>
      <w:tr w:rsidR="00A02C54" w:rsidRPr="000713B0" w14:paraId="28081A07" w14:textId="77777777" w:rsidTr="003330D2">
        <w:trPr>
          <w:trHeight w:val="2268"/>
        </w:trPr>
        <w:tc>
          <w:tcPr>
            <w:tcW w:w="9570" w:type="dxa"/>
            <w:gridSpan w:val="2"/>
          </w:tcPr>
          <w:p w14:paraId="624C6694" w14:textId="77777777" w:rsidR="00A02C54" w:rsidRPr="000713B0" w:rsidRDefault="00A02C54" w:rsidP="00CE74EB">
            <w:pPr>
              <w:jc w:val="center"/>
            </w:pPr>
          </w:p>
        </w:tc>
      </w:tr>
      <w:tr w:rsidR="00A02C54" w:rsidRPr="000713B0" w14:paraId="448E3B97" w14:textId="77777777" w:rsidTr="003330D2">
        <w:trPr>
          <w:trHeight w:val="1134"/>
        </w:trPr>
        <w:tc>
          <w:tcPr>
            <w:tcW w:w="9570" w:type="dxa"/>
            <w:gridSpan w:val="2"/>
            <w:vAlign w:val="bottom"/>
          </w:tcPr>
          <w:p w14:paraId="59DB4559" w14:textId="77777777" w:rsidR="00A02C54" w:rsidRPr="000713B0" w:rsidRDefault="00A02C54" w:rsidP="00A02C54">
            <w:pPr>
              <w:pStyle w:val="afb"/>
            </w:pPr>
          </w:p>
          <w:p w14:paraId="4C005A1F" w14:textId="77777777" w:rsidR="00A02C54" w:rsidRPr="000713B0" w:rsidRDefault="00A02C54" w:rsidP="00A02C54">
            <w:pPr>
              <w:pStyle w:val="afb"/>
            </w:pPr>
          </w:p>
        </w:tc>
      </w:tr>
    </w:tbl>
    <w:p w14:paraId="1F90F204"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6A134FC" w14:textId="77777777"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14:paraId="417A5D7F" w14:textId="3F161A87" w:rsidR="00976DC4" w:rsidRPr="00976DC4" w:rsidRDefault="00976DC4">
      <w:pPr>
        <w:pStyle w:val="15"/>
        <w:tabs>
          <w:tab w:val="right" w:leader="dot" w:pos="9629"/>
        </w:tabs>
        <w:rPr>
          <w:noProof/>
          <w:sz w:val="26"/>
          <w:szCs w:val="28"/>
          <w:lang w:eastAsia="ru-RU"/>
        </w:rPr>
      </w:pPr>
      <w:r w:rsidRPr="00976DC4">
        <w:rPr>
          <w:sz w:val="24"/>
          <w:szCs w:val="24"/>
          <w:highlight w:val="lightGray"/>
        </w:rPr>
        <w:fldChar w:fldCharType="begin"/>
      </w:r>
      <w:r w:rsidRPr="00976DC4">
        <w:rPr>
          <w:sz w:val="24"/>
          <w:szCs w:val="24"/>
          <w:highlight w:val="lightGray"/>
        </w:rPr>
        <w:instrText xml:space="preserve"> TOC \o "1-1" \h \z \u </w:instrText>
      </w:r>
      <w:r w:rsidRPr="00976DC4">
        <w:rPr>
          <w:sz w:val="24"/>
          <w:szCs w:val="24"/>
          <w:highlight w:val="lightGray"/>
        </w:rPr>
        <w:fldChar w:fldCharType="separate"/>
      </w:r>
      <w:hyperlink w:anchor="_Toc74640257" w:history="1">
        <w:r w:rsidRPr="00976DC4">
          <w:rPr>
            <w:rStyle w:val="ae"/>
            <w:noProof/>
            <w:sz w:val="24"/>
            <w:szCs w:val="24"/>
          </w:rPr>
          <w:t>Основная информация закупки</w:t>
        </w:r>
        <w:r w:rsidRPr="00976DC4">
          <w:rPr>
            <w:noProof/>
            <w:webHidden/>
            <w:sz w:val="24"/>
            <w:szCs w:val="24"/>
          </w:rPr>
          <w:tab/>
        </w:r>
        <w:r w:rsidRPr="00976DC4">
          <w:rPr>
            <w:noProof/>
            <w:webHidden/>
            <w:sz w:val="24"/>
            <w:szCs w:val="24"/>
          </w:rPr>
          <w:fldChar w:fldCharType="begin"/>
        </w:r>
        <w:r w:rsidRPr="00976DC4">
          <w:rPr>
            <w:noProof/>
            <w:webHidden/>
            <w:sz w:val="24"/>
            <w:szCs w:val="24"/>
          </w:rPr>
          <w:instrText xml:space="preserve"> PAGEREF _Toc74640257 \h </w:instrText>
        </w:r>
        <w:r w:rsidRPr="00976DC4">
          <w:rPr>
            <w:noProof/>
            <w:webHidden/>
            <w:sz w:val="24"/>
            <w:szCs w:val="24"/>
          </w:rPr>
        </w:r>
        <w:r w:rsidRPr="00976DC4">
          <w:rPr>
            <w:noProof/>
            <w:webHidden/>
            <w:sz w:val="24"/>
            <w:szCs w:val="24"/>
          </w:rPr>
          <w:fldChar w:fldCharType="separate"/>
        </w:r>
        <w:r w:rsidR="00D01A14">
          <w:rPr>
            <w:noProof/>
            <w:webHidden/>
            <w:sz w:val="24"/>
            <w:szCs w:val="24"/>
          </w:rPr>
          <w:t>3</w:t>
        </w:r>
        <w:r w:rsidRPr="00976DC4">
          <w:rPr>
            <w:noProof/>
            <w:webHidden/>
            <w:sz w:val="24"/>
            <w:szCs w:val="24"/>
          </w:rPr>
          <w:fldChar w:fldCharType="end"/>
        </w:r>
      </w:hyperlink>
    </w:p>
    <w:p w14:paraId="0E61A296" w14:textId="1D306F5D" w:rsidR="00976DC4" w:rsidRPr="00976DC4" w:rsidRDefault="002F191C">
      <w:pPr>
        <w:pStyle w:val="15"/>
        <w:tabs>
          <w:tab w:val="right" w:leader="dot" w:pos="9629"/>
        </w:tabs>
        <w:rPr>
          <w:noProof/>
          <w:sz w:val="26"/>
          <w:szCs w:val="28"/>
          <w:lang w:eastAsia="ru-RU"/>
        </w:rPr>
      </w:pPr>
      <w:hyperlink w:anchor="_Toc74640258" w:history="1">
        <w:r w:rsidR="00976DC4" w:rsidRPr="00976DC4">
          <w:rPr>
            <w:rStyle w:val="ae"/>
            <w:noProof/>
            <w:sz w:val="24"/>
            <w:szCs w:val="24"/>
          </w:rPr>
          <w:t>2. Основная информация проведения процедуры</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_Toc74640258 \h </w:instrText>
        </w:r>
        <w:r w:rsidR="00976DC4" w:rsidRPr="00976DC4">
          <w:rPr>
            <w:noProof/>
            <w:webHidden/>
            <w:sz w:val="24"/>
            <w:szCs w:val="24"/>
          </w:rPr>
        </w:r>
        <w:r w:rsidR="00976DC4" w:rsidRPr="00976DC4">
          <w:rPr>
            <w:noProof/>
            <w:webHidden/>
            <w:sz w:val="24"/>
            <w:szCs w:val="24"/>
          </w:rPr>
          <w:fldChar w:fldCharType="separate"/>
        </w:r>
        <w:r w:rsidR="00D01A14">
          <w:rPr>
            <w:noProof/>
            <w:webHidden/>
            <w:sz w:val="24"/>
            <w:szCs w:val="24"/>
          </w:rPr>
          <w:t>5</w:t>
        </w:r>
        <w:r w:rsidR="00976DC4" w:rsidRPr="00976DC4">
          <w:rPr>
            <w:noProof/>
            <w:webHidden/>
            <w:sz w:val="24"/>
            <w:szCs w:val="24"/>
          </w:rPr>
          <w:fldChar w:fldCharType="end"/>
        </w:r>
      </w:hyperlink>
    </w:p>
    <w:p w14:paraId="52A718FA" w14:textId="695FD270" w:rsidR="00976DC4" w:rsidRPr="00976DC4" w:rsidRDefault="002F191C">
      <w:pPr>
        <w:pStyle w:val="15"/>
        <w:tabs>
          <w:tab w:val="right" w:leader="dot" w:pos="9629"/>
        </w:tabs>
        <w:rPr>
          <w:noProof/>
          <w:sz w:val="26"/>
          <w:szCs w:val="28"/>
          <w:lang w:eastAsia="ru-RU"/>
        </w:rPr>
      </w:pPr>
      <w:hyperlink w:anchor="_Toc74640259" w:history="1">
        <w:r w:rsidR="00976DC4" w:rsidRPr="00976DC4">
          <w:rPr>
            <w:rStyle w:val="ae"/>
            <w:noProof/>
            <w:sz w:val="24"/>
            <w:szCs w:val="24"/>
          </w:rPr>
          <w:t>3. Требования к предложению участника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_Toc74640259 \h </w:instrText>
        </w:r>
        <w:r w:rsidR="00976DC4" w:rsidRPr="00976DC4">
          <w:rPr>
            <w:noProof/>
            <w:webHidden/>
            <w:sz w:val="24"/>
            <w:szCs w:val="24"/>
          </w:rPr>
        </w:r>
        <w:r w:rsidR="00976DC4" w:rsidRPr="00976DC4">
          <w:rPr>
            <w:noProof/>
            <w:webHidden/>
            <w:sz w:val="24"/>
            <w:szCs w:val="24"/>
          </w:rPr>
          <w:fldChar w:fldCharType="separate"/>
        </w:r>
        <w:r w:rsidR="00D01A14">
          <w:rPr>
            <w:noProof/>
            <w:webHidden/>
            <w:sz w:val="24"/>
            <w:szCs w:val="24"/>
          </w:rPr>
          <w:t>6</w:t>
        </w:r>
        <w:r w:rsidR="00976DC4" w:rsidRPr="00976DC4">
          <w:rPr>
            <w:noProof/>
            <w:webHidden/>
            <w:sz w:val="24"/>
            <w:szCs w:val="24"/>
          </w:rPr>
          <w:fldChar w:fldCharType="end"/>
        </w:r>
      </w:hyperlink>
    </w:p>
    <w:p w14:paraId="6F760968" w14:textId="03E340F6" w:rsidR="00976DC4" w:rsidRPr="00976DC4" w:rsidRDefault="002F191C">
      <w:pPr>
        <w:pStyle w:val="15"/>
        <w:tabs>
          <w:tab w:val="right" w:leader="dot" w:pos="9629"/>
        </w:tabs>
        <w:rPr>
          <w:noProof/>
          <w:sz w:val="26"/>
          <w:szCs w:val="28"/>
          <w:lang w:eastAsia="ru-RU"/>
        </w:rPr>
      </w:pPr>
      <w:hyperlink w:anchor="_Toc74640260" w:history="1">
        <w:r w:rsidR="00976DC4" w:rsidRPr="00976DC4">
          <w:rPr>
            <w:rStyle w:val="ae"/>
            <w:noProof/>
            <w:sz w:val="24"/>
            <w:szCs w:val="24"/>
          </w:rPr>
          <w:t>4. Требования к участникам закупки</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_Toc74640260 \h </w:instrText>
        </w:r>
        <w:r w:rsidR="00976DC4" w:rsidRPr="00976DC4">
          <w:rPr>
            <w:noProof/>
            <w:webHidden/>
            <w:sz w:val="24"/>
            <w:szCs w:val="24"/>
          </w:rPr>
        </w:r>
        <w:r w:rsidR="00976DC4" w:rsidRPr="00976DC4">
          <w:rPr>
            <w:noProof/>
            <w:webHidden/>
            <w:sz w:val="24"/>
            <w:szCs w:val="24"/>
          </w:rPr>
          <w:fldChar w:fldCharType="separate"/>
        </w:r>
        <w:r w:rsidR="00D01A14">
          <w:rPr>
            <w:noProof/>
            <w:webHidden/>
            <w:sz w:val="24"/>
            <w:szCs w:val="24"/>
          </w:rPr>
          <w:t>8</w:t>
        </w:r>
        <w:r w:rsidR="00976DC4" w:rsidRPr="00976DC4">
          <w:rPr>
            <w:noProof/>
            <w:webHidden/>
            <w:sz w:val="24"/>
            <w:szCs w:val="24"/>
          </w:rPr>
          <w:fldChar w:fldCharType="end"/>
        </w:r>
      </w:hyperlink>
    </w:p>
    <w:p w14:paraId="1E53CBC7" w14:textId="689B1E67" w:rsidR="00976DC4" w:rsidRPr="00976DC4" w:rsidRDefault="002F191C">
      <w:pPr>
        <w:pStyle w:val="15"/>
        <w:tabs>
          <w:tab w:val="right" w:leader="dot" w:pos="9629"/>
        </w:tabs>
        <w:rPr>
          <w:noProof/>
          <w:sz w:val="26"/>
          <w:szCs w:val="28"/>
          <w:lang w:eastAsia="ru-RU"/>
        </w:rPr>
      </w:pPr>
      <w:hyperlink w:anchor="_Toc74640261" w:history="1">
        <w:r w:rsidR="00976DC4" w:rsidRPr="00976DC4">
          <w:rPr>
            <w:rStyle w:val="ae"/>
            <w:noProof/>
            <w:sz w:val="24"/>
            <w:szCs w:val="24"/>
          </w:rPr>
          <w:t>5. Требования к заявке на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_Toc74640261 \h </w:instrText>
        </w:r>
        <w:r w:rsidR="00976DC4" w:rsidRPr="00976DC4">
          <w:rPr>
            <w:noProof/>
            <w:webHidden/>
            <w:sz w:val="24"/>
            <w:szCs w:val="24"/>
          </w:rPr>
        </w:r>
        <w:r w:rsidR="00976DC4" w:rsidRPr="00976DC4">
          <w:rPr>
            <w:noProof/>
            <w:webHidden/>
            <w:sz w:val="24"/>
            <w:szCs w:val="24"/>
          </w:rPr>
          <w:fldChar w:fldCharType="separate"/>
        </w:r>
        <w:r w:rsidR="00D01A14">
          <w:rPr>
            <w:noProof/>
            <w:webHidden/>
            <w:sz w:val="24"/>
            <w:szCs w:val="24"/>
          </w:rPr>
          <w:t>14</w:t>
        </w:r>
        <w:r w:rsidR="00976DC4" w:rsidRPr="00976DC4">
          <w:rPr>
            <w:noProof/>
            <w:webHidden/>
            <w:sz w:val="24"/>
            <w:szCs w:val="24"/>
          </w:rPr>
          <w:fldChar w:fldCharType="end"/>
        </w:r>
      </w:hyperlink>
    </w:p>
    <w:p w14:paraId="0FBD417A" w14:textId="30DBC05F" w:rsidR="00976DC4" w:rsidRPr="00976DC4" w:rsidRDefault="002F191C">
      <w:pPr>
        <w:pStyle w:val="15"/>
        <w:tabs>
          <w:tab w:val="right" w:leader="dot" w:pos="9629"/>
        </w:tabs>
        <w:rPr>
          <w:noProof/>
          <w:sz w:val="26"/>
          <w:szCs w:val="28"/>
          <w:lang w:eastAsia="ru-RU"/>
        </w:rPr>
      </w:pPr>
      <w:hyperlink w:anchor="_Toc74640262" w:history="1">
        <w:r w:rsidR="00976DC4" w:rsidRPr="00976DC4">
          <w:rPr>
            <w:rStyle w:val="ae"/>
            <w:noProof/>
            <w:sz w:val="24"/>
            <w:szCs w:val="24"/>
          </w:rPr>
          <w:t>6. Обзор процедуры,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_Toc74640262 \h </w:instrText>
        </w:r>
        <w:r w:rsidR="00976DC4" w:rsidRPr="00976DC4">
          <w:rPr>
            <w:noProof/>
            <w:webHidden/>
            <w:sz w:val="24"/>
            <w:szCs w:val="24"/>
          </w:rPr>
        </w:r>
        <w:r w:rsidR="00976DC4" w:rsidRPr="00976DC4">
          <w:rPr>
            <w:noProof/>
            <w:webHidden/>
            <w:sz w:val="24"/>
            <w:szCs w:val="24"/>
          </w:rPr>
          <w:fldChar w:fldCharType="separate"/>
        </w:r>
        <w:r w:rsidR="00D01A14">
          <w:rPr>
            <w:noProof/>
            <w:webHidden/>
            <w:sz w:val="24"/>
            <w:szCs w:val="24"/>
          </w:rPr>
          <w:t>20</w:t>
        </w:r>
        <w:r w:rsidR="00976DC4" w:rsidRPr="00976DC4">
          <w:rPr>
            <w:noProof/>
            <w:webHidden/>
            <w:sz w:val="24"/>
            <w:szCs w:val="24"/>
          </w:rPr>
          <w:fldChar w:fldCharType="end"/>
        </w:r>
      </w:hyperlink>
    </w:p>
    <w:p w14:paraId="6A8590ED" w14:textId="5325C4DE" w:rsidR="00976DC4" w:rsidRPr="00976DC4" w:rsidRDefault="002F191C">
      <w:pPr>
        <w:pStyle w:val="15"/>
        <w:tabs>
          <w:tab w:val="right" w:leader="dot" w:pos="9629"/>
        </w:tabs>
        <w:rPr>
          <w:noProof/>
          <w:sz w:val="26"/>
          <w:szCs w:val="28"/>
          <w:lang w:eastAsia="ru-RU"/>
        </w:rPr>
      </w:pPr>
      <w:hyperlink w:anchor="_Toc74640263" w:history="1">
        <w:r w:rsidR="00976DC4" w:rsidRPr="00976DC4">
          <w:rPr>
            <w:rStyle w:val="ae"/>
            <w:noProof/>
            <w:sz w:val="24"/>
            <w:szCs w:val="24"/>
          </w:rPr>
          <w:t>7. Рассмотрение заявок, выбор победителя, заключение договора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_Toc74640263 \h </w:instrText>
        </w:r>
        <w:r w:rsidR="00976DC4" w:rsidRPr="00976DC4">
          <w:rPr>
            <w:noProof/>
            <w:webHidden/>
            <w:sz w:val="24"/>
            <w:szCs w:val="24"/>
          </w:rPr>
        </w:r>
        <w:r w:rsidR="00976DC4" w:rsidRPr="00976DC4">
          <w:rPr>
            <w:noProof/>
            <w:webHidden/>
            <w:sz w:val="24"/>
            <w:szCs w:val="24"/>
          </w:rPr>
          <w:fldChar w:fldCharType="separate"/>
        </w:r>
        <w:r w:rsidR="00D01A14">
          <w:rPr>
            <w:noProof/>
            <w:webHidden/>
            <w:sz w:val="24"/>
            <w:szCs w:val="24"/>
          </w:rPr>
          <w:t>23</w:t>
        </w:r>
        <w:r w:rsidR="00976DC4" w:rsidRPr="00976DC4">
          <w:rPr>
            <w:noProof/>
            <w:webHidden/>
            <w:sz w:val="24"/>
            <w:szCs w:val="24"/>
          </w:rPr>
          <w:fldChar w:fldCharType="end"/>
        </w:r>
      </w:hyperlink>
    </w:p>
    <w:p w14:paraId="2115C95D" w14:textId="384AE71F" w:rsidR="00976DC4" w:rsidRPr="00976DC4" w:rsidRDefault="002F191C">
      <w:pPr>
        <w:pStyle w:val="15"/>
        <w:tabs>
          <w:tab w:val="right" w:leader="dot" w:pos="9629"/>
        </w:tabs>
        <w:rPr>
          <w:noProof/>
          <w:sz w:val="26"/>
          <w:szCs w:val="28"/>
          <w:lang w:eastAsia="ru-RU"/>
        </w:rPr>
      </w:pPr>
      <w:hyperlink w:anchor="_Toc74640264" w:history="1">
        <w:r w:rsidR="00976DC4" w:rsidRPr="00976DC4">
          <w:rPr>
            <w:rStyle w:val="ae"/>
            <w:noProof/>
            <w:sz w:val="24"/>
            <w:szCs w:val="24"/>
          </w:rPr>
          <w:t>8. Критерии оценки заявок</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_Toc74640264 \h </w:instrText>
        </w:r>
        <w:r w:rsidR="00976DC4" w:rsidRPr="00976DC4">
          <w:rPr>
            <w:noProof/>
            <w:webHidden/>
            <w:sz w:val="24"/>
            <w:szCs w:val="24"/>
          </w:rPr>
        </w:r>
        <w:r w:rsidR="00976DC4" w:rsidRPr="00976DC4">
          <w:rPr>
            <w:noProof/>
            <w:webHidden/>
            <w:sz w:val="24"/>
            <w:szCs w:val="24"/>
          </w:rPr>
          <w:fldChar w:fldCharType="separate"/>
        </w:r>
        <w:r w:rsidR="00D01A14">
          <w:rPr>
            <w:noProof/>
            <w:webHidden/>
            <w:sz w:val="24"/>
            <w:szCs w:val="24"/>
          </w:rPr>
          <w:t>29</w:t>
        </w:r>
        <w:r w:rsidR="00976DC4" w:rsidRPr="00976DC4">
          <w:rPr>
            <w:noProof/>
            <w:webHidden/>
            <w:sz w:val="24"/>
            <w:szCs w:val="24"/>
          </w:rPr>
          <w:fldChar w:fldCharType="end"/>
        </w:r>
      </w:hyperlink>
    </w:p>
    <w:p w14:paraId="5BDAB286" w14:textId="77777777" w:rsidR="00976DC4" w:rsidRDefault="00976DC4">
      <w:pPr>
        <w:rPr>
          <w:rFonts w:eastAsia="Times New Roman" w:cs="Arial"/>
          <w:b/>
          <w:color w:val="000000" w:themeColor="text1"/>
          <w:sz w:val="24"/>
          <w:highlight w:val="lightGray"/>
          <w:lang w:eastAsia="ru-RU"/>
        </w:rPr>
      </w:pPr>
      <w:r w:rsidRPr="00976DC4">
        <w:rPr>
          <w:sz w:val="24"/>
          <w:szCs w:val="24"/>
          <w:highlight w:val="lightGray"/>
        </w:rPr>
        <w:fldChar w:fldCharType="end"/>
      </w:r>
      <w:r>
        <w:rPr>
          <w:highlight w:val="lightGray"/>
        </w:rPr>
        <w:br w:type="page"/>
      </w:r>
    </w:p>
    <w:p w14:paraId="6FFFB24B" w14:textId="77777777" w:rsidR="00CA0E14" w:rsidRDefault="00CA0E14" w:rsidP="00976DC4">
      <w:pPr>
        <w:pStyle w:val="1"/>
        <w:numPr>
          <w:ilvl w:val="0"/>
          <w:numId w:val="0"/>
        </w:numPr>
      </w:pPr>
      <w:bookmarkStart w:id="1" w:name="_Toc74640257"/>
      <w:r>
        <w:lastRenderedPageBreak/>
        <w:t>Основная информация</w:t>
      </w:r>
      <w:r w:rsidR="005005BE">
        <w:t xml:space="preserve"> закупки</w:t>
      </w:r>
      <w:bookmarkEnd w:id="1"/>
    </w:p>
    <w:tbl>
      <w:tblPr>
        <w:tblStyle w:val="aff5"/>
        <w:tblW w:w="9640" w:type="dxa"/>
        <w:tblLook w:val="0660" w:firstRow="1" w:lastRow="1" w:firstColumn="0" w:lastColumn="0" w:noHBand="1" w:noVBand="1"/>
      </w:tblPr>
      <w:tblGrid>
        <w:gridCol w:w="800"/>
        <w:gridCol w:w="3981"/>
        <w:gridCol w:w="4859"/>
      </w:tblGrid>
      <w:tr w:rsidR="00EF1AD5" w:rsidRPr="000713B0" w14:paraId="762B90FE" w14:textId="77777777" w:rsidTr="007A629C">
        <w:trPr>
          <w:cnfStyle w:val="100000000000" w:firstRow="1" w:lastRow="0" w:firstColumn="0" w:lastColumn="0" w:oddVBand="0" w:evenVBand="0" w:oddHBand="0" w:evenHBand="0" w:firstRowFirstColumn="0" w:firstRowLastColumn="0" w:lastRowFirstColumn="0" w:lastRowLastColumn="0"/>
          <w:trHeight w:val="20"/>
        </w:trPr>
        <w:tc>
          <w:tcPr>
            <w:tcW w:w="800" w:type="dxa"/>
            <w:tcMar>
              <w:top w:w="0" w:type="nil"/>
            </w:tcMar>
          </w:tcPr>
          <w:p w14:paraId="3F67CB80" w14:textId="77777777" w:rsidR="00EF1AD5" w:rsidRPr="000713B0" w:rsidRDefault="00EF1AD5" w:rsidP="00186F7B">
            <w:pPr>
              <w:pStyle w:val="119"/>
            </w:pPr>
          </w:p>
        </w:tc>
        <w:tc>
          <w:tcPr>
            <w:tcW w:w="3981" w:type="dxa"/>
            <w:tcMar>
              <w:top w:w="0" w:type="nil"/>
            </w:tcMar>
          </w:tcPr>
          <w:p w14:paraId="0BF6C8D7" w14:textId="77777777" w:rsidR="00EF1AD5" w:rsidRPr="00F17814" w:rsidRDefault="00EF1AD5" w:rsidP="002F2A41">
            <w:r w:rsidRPr="000713B0">
              <w:t>Заказчик</w:t>
            </w:r>
          </w:p>
        </w:tc>
        <w:sdt>
          <w:sdtPr>
            <w:alias w:val="Заказчик"/>
            <w:tag w:val="Заказчик"/>
            <w:id w:val="-1598785106"/>
            <w:placeholder>
              <w:docPart w:val="0814F243A0B8470CB2C8167B7F2862FA"/>
            </w:placeholder>
            <w15:color w:val="FFFF00"/>
          </w:sdtPr>
          <w:sdtEndPr/>
          <w:sdtContent>
            <w:tc>
              <w:tcPr>
                <w:tcW w:w="4859" w:type="dxa"/>
                <w:tcMar>
                  <w:top w:w="0" w:type="nil"/>
                </w:tcMar>
              </w:tcPr>
              <w:p w14:paraId="1583A3B2" w14:textId="77777777" w:rsidR="00EF1AD5" w:rsidRPr="000713B0" w:rsidRDefault="00761996" w:rsidP="00761996">
                <w:r>
                  <w:rPr>
                    <w:noProof/>
                  </w:rPr>
                  <w:t>ООО «Байкальская энергетическая компания»</w:t>
                </w:r>
              </w:p>
            </w:tc>
          </w:sdtContent>
        </w:sdt>
      </w:tr>
      <w:tr w:rsidR="008F603B" w:rsidRPr="000713B0" w14:paraId="5AB54137" w14:textId="77777777" w:rsidTr="007A629C">
        <w:trPr>
          <w:trHeight w:val="20"/>
        </w:trPr>
        <w:tc>
          <w:tcPr>
            <w:tcW w:w="800" w:type="dxa"/>
          </w:tcPr>
          <w:p w14:paraId="00665C5C" w14:textId="77777777" w:rsidR="008F603B" w:rsidRPr="000713B0" w:rsidRDefault="008F603B" w:rsidP="00186F7B">
            <w:pPr>
              <w:pStyle w:val="119"/>
            </w:pPr>
          </w:p>
        </w:tc>
        <w:tc>
          <w:tcPr>
            <w:tcW w:w="3981" w:type="dxa"/>
          </w:tcPr>
          <w:p w14:paraId="71F1E11A"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DEF78CA2CC7F4B688ADB7E996317976D"/>
            </w:placeholder>
            <w15:color w:val="FFFF00"/>
          </w:sdtPr>
          <w:sdtEndPr/>
          <w:sdtContent>
            <w:tc>
              <w:tcPr>
                <w:tcW w:w="4859" w:type="dxa"/>
              </w:tcPr>
              <w:p w14:paraId="67559EAD" w14:textId="77777777" w:rsidR="008F603B" w:rsidRDefault="009D53FB" w:rsidP="00761996">
                <w:r>
                  <w:rPr>
                    <w:noProof/>
                  </w:rPr>
                  <w:fldChar w:fldCharType="begin"/>
                </w:r>
                <w:r>
                  <w:rPr>
                    <w:noProof/>
                  </w:rPr>
                  <w:instrText xml:space="preserve"> MERGEFIELD "Подразделение_филиал_заказчика" </w:instrText>
                </w:r>
                <w:r>
                  <w:rPr>
                    <w:noProof/>
                  </w:rPr>
                  <w:fldChar w:fldCharType="separate"/>
                </w:r>
                <w:r w:rsidR="00761996">
                  <w:rPr>
                    <w:noProof/>
                  </w:rPr>
                  <w:t>филиал ТЭЦ-9</w:t>
                </w:r>
                <w:r>
                  <w:rPr>
                    <w:noProof/>
                  </w:rPr>
                  <w:fldChar w:fldCharType="end"/>
                </w:r>
              </w:p>
            </w:tc>
          </w:sdtContent>
        </w:sdt>
      </w:tr>
      <w:tr w:rsidR="0056005A" w:rsidRPr="000713B0" w14:paraId="1961FD5D" w14:textId="77777777" w:rsidTr="007A629C">
        <w:trPr>
          <w:trHeight w:val="709"/>
        </w:trPr>
        <w:tc>
          <w:tcPr>
            <w:tcW w:w="800" w:type="dxa"/>
            <w:shd w:val="clear" w:color="auto" w:fill="FFFFCD" w:themeFill="background2"/>
          </w:tcPr>
          <w:p w14:paraId="7693CA2C" w14:textId="77777777" w:rsidR="0056005A" w:rsidRPr="000713B0" w:rsidRDefault="0056005A" w:rsidP="00984AB2">
            <w:pPr>
              <w:pStyle w:val="119"/>
            </w:pPr>
          </w:p>
        </w:tc>
        <w:tc>
          <w:tcPr>
            <w:tcW w:w="3981" w:type="dxa"/>
            <w:shd w:val="clear" w:color="auto" w:fill="FFFFCD" w:themeFill="background2"/>
          </w:tcPr>
          <w:p w14:paraId="1EBFE91B"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B43A7C0AE277487FBBFD59AA30951D5B"/>
            </w:placeholder>
            <w15:color w:val="FFFF00"/>
          </w:sdtPr>
          <w:sdtEndPr/>
          <w:sdtContent>
            <w:tc>
              <w:tcPr>
                <w:tcW w:w="4859" w:type="dxa"/>
                <w:shd w:val="clear" w:color="auto" w:fill="FFFFCD" w:themeFill="background2"/>
              </w:tcPr>
              <w:p w14:paraId="435E72AC" w14:textId="2F503B58" w:rsidR="0056005A" w:rsidRPr="000713B0" w:rsidRDefault="00FC26C3" w:rsidP="009815CD">
                <w:pPr>
                  <w:rPr>
                    <w:highlight w:val="yellow"/>
                  </w:rPr>
                </w:pPr>
                <w:r w:rsidRPr="00FC26C3">
                  <w:t xml:space="preserve">Услуги по обследованию строительных конструкций каркаса (колонны, связи) главного корпуса ТЭЦ-9 в осях 19-27 ряда Г, с </w:t>
                </w:r>
                <w:proofErr w:type="spellStart"/>
                <w:r w:rsidRPr="00FC26C3">
                  <w:t>отм</w:t>
                </w:r>
                <w:proofErr w:type="spellEnd"/>
                <w:r w:rsidRPr="00FC26C3">
                  <w:t xml:space="preserve">. 42.00 до </w:t>
                </w:r>
                <w:proofErr w:type="spellStart"/>
                <w:r w:rsidRPr="00FC26C3">
                  <w:t>отм</w:t>
                </w:r>
                <w:proofErr w:type="spellEnd"/>
                <w:r w:rsidRPr="00FC26C3">
                  <w:t>. 48.00м. с целью определения состояния опорных металлоконструкций кранового пути козлового крана ККТ-8 и разработке мероприятий по ремонту опорных металлоконструкций</w:t>
                </w:r>
              </w:p>
            </w:tc>
          </w:sdtContent>
        </w:sdt>
      </w:tr>
      <w:tr w:rsidR="0056005A" w:rsidRPr="000713B0" w14:paraId="0CB496B4" w14:textId="77777777" w:rsidTr="007A629C">
        <w:trPr>
          <w:trHeight w:val="20"/>
        </w:trPr>
        <w:tc>
          <w:tcPr>
            <w:tcW w:w="800" w:type="dxa"/>
            <w:shd w:val="clear" w:color="auto" w:fill="FFFFCD" w:themeFill="background2"/>
          </w:tcPr>
          <w:p w14:paraId="5F419A32" w14:textId="77777777" w:rsidR="0056005A" w:rsidRPr="000713B0" w:rsidRDefault="0056005A" w:rsidP="00984AB2">
            <w:pPr>
              <w:pStyle w:val="119"/>
            </w:pPr>
          </w:p>
        </w:tc>
        <w:tc>
          <w:tcPr>
            <w:tcW w:w="3981" w:type="dxa"/>
            <w:shd w:val="clear" w:color="auto" w:fill="FFFFCD" w:themeFill="background2"/>
          </w:tcPr>
          <w:p w14:paraId="72C55FF4" w14:textId="77777777" w:rsidR="0056005A" w:rsidRPr="000713B0" w:rsidRDefault="0056005A" w:rsidP="00984AB2">
            <w:r w:rsidRPr="000713B0">
              <w:t>Сведения о начальной (максимальной) цене договора (цена лота)</w:t>
            </w:r>
          </w:p>
        </w:tc>
        <w:tc>
          <w:tcPr>
            <w:tcW w:w="4859" w:type="dxa"/>
            <w:shd w:val="clear" w:color="auto" w:fill="FFFFCD" w:themeFill="background2"/>
          </w:tcPr>
          <w:p w14:paraId="18FF1425" w14:textId="78A0BC0F" w:rsidR="0056005A" w:rsidRPr="00705864" w:rsidRDefault="00FC26C3" w:rsidP="00444C0E">
            <w:r>
              <w:t>635 594</w:t>
            </w:r>
            <w:r w:rsidR="00444C0E">
              <w:t>,</w:t>
            </w:r>
            <w:r>
              <w:t>00</w:t>
            </w:r>
          </w:p>
        </w:tc>
      </w:tr>
      <w:tr w:rsidR="0056005A" w:rsidRPr="000713B0" w14:paraId="511DD6F8" w14:textId="77777777" w:rsidTr="007A629C">
        <w:trPr>
          <w:trHeight w:val="20"/>
        </w:trPr>
        <w:tc>
          <w:tcPr>
            <w:tcW w:w="800" w:type="dxa"/>
            <w:shd w:val="clear" w:color="auto" w:fill="FFFFCD" w:themeFill="background2"/>
          </w:tcPr>
          <w:p w14:paraId="070620E8" w14:textId="77777777" w:rsidR="0056005A" w:rsidRPr="000713B0" w:rsidRDefault="0056005A" w:rsidP="00984AB2">
            <w:pPr>
              <w:pStyle w:val="119"/>
            </w:pPr>
          </w:p>
        </w:tc>
        <w:tc>
          <w:tcPr>
            <w:tcW w:w="3981" w:type="dxa"/>
            <w:shd w:val="clear" w:color="auto" w:fill="FFFFCD" w:themeFill="background2"/>
          </w:tcPr>
          <w:p w14:paraId="11290986" w14:textId="77777777" w:rsidR="0056005A" w:rsidRPr="00974B72" w:rsidRDefault="0056005A" w:rsidP="00984AB2">
            <w:pPr>
              <w:rPr>
                <w:lang w:val="en-US"/>
              </w:rPr>
            </w:pPr>
            <w:r w:rsidRPr="000713B0">
              <w:t>НДС, рублей</w:t>
            </w:r>
          </w:p>
        </w:tc>
        <w:tc>
          <w:tcPr>
            <w:tcW w:w="4859" w:type="dxa"/>
            <w:shd w:val="clear" w:color="auto" w:fill="FFFFCD" w:themeFill="background2"/>
          </w:tcPr>
          <w:p w14:paraId="6E5F17B8" w14:textId="7604A8A7" w:rsidR="0056005A" w:rsidRPr="000713B0" w:rsidRDefault="002F191C" w:rsidP="00444C0E">
            <w:sdt>
              <w:sdtPr>
                <w:rPr>
                  <w:noProof/>
                </w:rPr>
                <w:alias w:val="Сумма НДС"/>
                <w:tag w:val="Сумма НДС"/>
                <w:id w:val="1618712047"/>
                <w:placeholder>
                  <w:docPart w:val="2EE13FBEEC6F41238CAF34D017CFC181"/>
                </w:placeholder>
                <w15:color w:val="FFFF00"/>
              </w:sdtPr>
              <w:sdtEndPr/>
              <w:sdtContent>
                <w:r w:rsidR="00FC26C3">
                  <w:rPr>
                    <w:noProof/>
                  </w:rPr>
                  <w:t>127 118,80</w:t>
                </w:r>
                <w:r w:rsidR="00606AD5">
                  <w:rPr>
                    <w:noProof/>
                  </w:rPr>
                  <w:fldChar w:fldCharType="begin"/>
                </w:r>
                <w:r w:rsidR="00606AD5">
                  <w:rPr>
                    <w:noProof/>
                  </w:rPr>
                  <w:instrText xml:space="preserve"> MERGEFIELD "НДС" </w:instrText>
                </w:r>
                <w:r w:rsidR="00162AEA" w:rsidRPr="00444C0E">
                  <w:rPr>
                    <w:noProof/>
                  </w:rPr>
                  <w:instrText>\# "0,00"</w:instrText>
                </w:r>
                <w:r w:rsidR="00606AD5">
                  <w:rPr>
                    <w:noProof/>
                  </w:rPr>
                  <w:fldChar w:fldCharType="end"/>
                </w:r>
              </w:sdtContent>
            </w:sdt>
          </w:p>
        </w:tc>
      </w:tr>
      <w:tr w:rsidR="005A087F" w:rsidRPr="000713B0" w14:paraId="55D3B883" w14:textId="77777777" w:rsidTr="00761996">
        <w:trPr>
          <w:trHeight w:val="20"/>
        </w:trPr>
        <w:tc>
          <w:tcPr>
            <w:tcW w:w="800" w:type="dxa"/>
            <w:shd w:val="clear" w:color="auto" w:fill="FFFFCD" w:themeFill="background2"/>
          </w:tcPr>
          <w:p w14:paraId="00CCBBF1" w14:textId="77777777" w:rsidR="005A087F" w:rsidRPr="000713B0" w:rsidRDefault="005A087F" w:rsidP="00761996">
            <w:pPr>
              <w:pStyle w:val="119"/>
            </w:pPr>
          </w:p>
        </w:tc>
        <w:tc>
          <w:tcPr>
            <w:tcW w:w="3981" w:type="dxa"/>
            <w:shd w:val="clear" w:color="auto" w:fill="FFFFCD" w:themeFill="background2"/>
          </w:tcPr>
          <w:p w14:paraId="4952C9D8" w14:textId="77777777" w:rsidR="005A087F" w:rsidRPr="000713B0" w:rsidRDefault="005A087F" w:rsidP="00761996">
            <w:r>
              <w:t>Возможность превышения НМЦД</w:t>
            </w:r>
          </w:p>
        </w:tc>
        <w:tc>
          <w:tcPr>
            <w:tcW w:w="4859" w:type="dxa"/>
            <w:shd w:val="clear" w:color="auto" w:fill="FFFFCD" w:themeFill="background2"/>
          </w:tcPr>
          <w:p w14:paraId="08162D47" w14:textId="77777777" w:rsidR="005A087F" w:rsidRDefault="005A087F" w:rsidP="00761996">
            <w:pPr>
              <w:rPr>
                <w:noProof/>
              </w:rPr>
            </w:pPr>
            <w:r>
              <w:rPr>
                <w:noProof/>
              </w:rPr>
              <w:fldChar w:fldCharType="begin"/>
            </w:r>
            <w:r>
              <w:rPr>
                <w:noProof/>
              </w:rPr>
              <w:instrText xml:space="preserve"> MERGEFIELD Возможность_превышения_НМЦД_16 </w:instrText>
            </w:r>
            <w:r>
              <w:rPr>
                <w:noProof/>
              </w:rPr>
              <w:fldChar w:fldCharType="separate"/>
            </w:r>
            <w:r w:rsidR="000A2D62">
              <w:rPr>
                <w:noProof/>
              </w:rPr>
              <w:t>«</w:t>
            </w:r>
            <w:r w:rsidR="00761996">
              <w:rPr>
                <w:noProof/>
              </w:rPr>
              <w:t>нет</w:t>
            </w:r>
            <w:r>
              <w:rPr>
                <w:noProof/>
              </w:rPr>
              <w:fldChar w:fldCharType="end"/>
            </w:r>
          </w:p>
        </w:tc>
      </w:tr>
      <w:tr w:rsidR="005B24B3" w:rsidRPr="000713B0" w14:paraId="5A4F849E" w14:textId="77777777" w:rsidTr="007A629C">
        <w:trPr>
          <w:trHeight w:val="20"/>
        </w:trPr>
        <w:tc>
          <w:tcPr>
            <w:tcW w:w="800" w:type="dxa"/>
            <w:shd w:val="clear" w:color="auto" w:fill="FFFFCD" w:themeFill="background2"/>
          </w:tcPr>
          <w:p w14:paraId="365A4A83" w14:textId="77777777" w:rsidR="005B24B3" w:rsidRPr="000713B0" w:rsidRDefault="005B24B3" w:rsidP="005A383B">
            <w:pPr>
              <w:pStyle w:val="119"/>
            </w:pPr>
          </w:p>
        </w:tc>
        <w:tc>
          <w:tcPr>
            <w:tcW w:w="3981" w:type="dxa"/>
            <w:shd w:val="clear" w:color="auto" w:fill="FFFFCD" w:themeFill="background2"/>
          </w:tcPr>
          <w:p w14:paraId="40E96406" w14:textId="77777777" w:rsidR="005B24B3" w:rsidRDefault="005B24B3" w:rsidP="005A383B">
            <w:r>
              <w:t>Максимально допустимый размер аванса</w:t>
            </w:r>
          </w:p>
        </w:tc>
        <w:tc>
          <w:tcPr>
            <w:tcW w:w="4859" w:type="dxa"/>
            <w:shd w:val="clear" w:color="auto" w:fill="FFFFCD" w:themeFill="background2"/>
          </w:tcPr>
          <w:p w14:paraId="54AF0B40" w14:textId="77777777" w:rsidR="005B24B3" w:rsidRDefault="005B24B3" w:rsidP="00761996">
            <w:pPr>
              <w:rPr>
                <w:noProof/>
              </w:rPr>
            </w:pPr>
            <w:r>
              <w:rPr>
                <w:noProof/>
              </w:rPr>
              <w:fldChar w:fldCharType="begin"/>
            </w:r>
            <w:r>
              <w:rPr>
                <w:noProof/>
              </w:rPr>
              <w:instrText xml:space="preserve"> MERGEFIELD "Аванс" </w:instrText>
            </w:r>
            <w:r>
              <w:rPr>
                <w:noProof/>
              </w:rPr>
              <w:fldChar w:fldCharType="separate"/>
            </w:r>
            <w:r w:rsidR="00761996">
              <w:rPr>
                <w:noProof/>
              </w:rPr>
              <w:t>нет</w:t>
            </w:r>
            <w:r>
              <w:rPr>
                <w:noProof/>
              </w:rPr>
              <w:fldChar w:fldCharType="end"/>
            </w:r>
          </w:p>
        </w:tc>
      </w:tr>
      <w:tr w:rsidR="005A383B" w:rsidRPr="000713B0" w14:paraId="1FCE95BB" w14:textId="77777777" w:rsidTr="007A629C">
        <w:trPr>
          <w:trHeight w:val="20"/>
        </w:trPr>
        <w:tc>
          <w:tcPr>
            <w:tcW w:w="800" w:type="dxa"/>
            <w:shd w:val="clear" w:color="auto" w:fill="FFFFCD" w:themeFill="background2"/>
          </w:tcPr>
          <w:p w14:paraId="379F9098" w14:textId="77777777" w:rsidR="005A383B" w:rsidRPr="000713B0" w:rsidRDefault="005A383B" w:rsidP="005A383B">
            <w:pPr>
              <w:pStyle w:val="119"/>
            </w:pPr>
          </w:p>
        </w:tc>
        <w:tc>
          <w:tcPr>
            <w:tcW w:w="3981" w:type="dxa"/>
            <w:shd w:val="clear" w:color="auto" w:fill="FFFFCD" w:themeFill="background2"/>
          </w:tcPr>
          <w:p w14:paraId="7F7ADFF8" w14:textId="77777777" w:rsidR="005A383B" w:rsidRPr="00CD41A9" w:rsidRDefault="005A383B" w:rsidP="005A383B">
            <w:r>
              <w:t>В том числе в закупке предусмотрены товары производства РФ</w:t>
            </w:r>
          </w:p>
        </w:tc>
        <w:tc>
          <w:tcPr>
            <w:tcW w:w="4859" w:type="dxa"/>
            <w:shd w:val="clear" w:color="auto" w:fill="FFFFCD" w:themeFill="background2"/>
          </w:tcPr>
          <w:p w14:paraId="27EF3B9C" w14:textId="006FF6DC" w:rsidR="005A383B" w:rsidRDefault="005A383B" w:rsidP="005A383B">
            <w:pPr>
              <w:rPr>
                <w:noProof/>
              </w:rPr>
            </w:pPr>
          </w:p>
        </w:tc>
      </w:tr>
      <w:tr w:rsidR="005A383B" w:rsidRPr="000713B0" w14:paraId="22424E3C" w14:textId="77777777" w:rsidTr="007A629C">
        <w:trPr>
          <w:trHeight w:val="20"/>
        </w:trPr>
        <w:tc>
          <w:tcPr>
            <w:tcW w:w="800" w:type="dxa"/>
            <w:shd w:val="clear" w:color="auto" w:fill="FFFFCD" w:themeFill="background2"/>
          </w:tcPr>
          <w:p w14:paraId="5352FA67" w14:textId="77777777" w:rsidR="005A383B" w:rsidRPr="000713B0" w:rsidRDefault="005A383B" w:rsidP="005A383B">
            <w:pPr>
              <w:pStyle w:val="119"/>
            </w:pPr>
          </w:p>
        </w:tc>
        <w:tc>
          <w:tcPr>
            <w:tcW w:w="3981" w:type="dxa"/>
            <w:shd w:val="clear" w:color="auto" w:fill="FFFFCD" w:themeFill="background2"/>
          </w:tcPr>
          <w:p w14:paraId="315D2898" w14:textId="77777777" w:rsidR="005A383B" w:rsidRPr="00CD41A9" w:rsidRDefault="00177DBA" w:rsidP="005A383B">
            <w:r>
              <w:t>Кроме того</w:t>
            </w:r>
            <w:r w:rsidR="005A383B">
              <w:t xml:space="preserve"> цена материалов, предоставляемых заказчиком</w:t>
            </w:r>
          </w:p>
        </w:tc>
        <w:tc>
          <w:tcPr>
            <w:tcW w:w="4859" w:type="dxa"/>
            <w:shd w:val="clear" w:color="auto" w:fill="FFFFCD" w:themeFill="background2"/>
          </w:tcPr>
          <w:p w14:paraId="5DEB2DA0" w14:textId="77777777" w:rsidR="005A383B" w:rsidRDefault="005A383B" w:rsidP="00761996">
            <w:pPr>
              <w:rPr>
                <w:noProof/>
              </w:rPr>
            </w:pPr>
            <w:r>
              <w:rPr>
                <w:noProof/>
              </w:rPr>
              <w:fldChar w:fldCharType="begin"/>
            </w:r>
            <w:r>
              <w:rPr>
                <w:noProof/>
              </w:rPr>
              <w:instrText xml:space="preserve"> MERGEFIELD "Цена_материалов_заказчика" </w:instrText>
            </w:r>
            <w:r>
              <w:rPr>
                <w:noProof/>
              </w:rPr>
              <w:fldChar w:fldCharType="separate"/>
            </w:r>
            <w:r w:rsidR="00761996">
              <w:rPr>
                <w:noProof/>
              </w:rPr>
              <w:t>0</w:t>
            </w:r>
            <w:r>
              <w:rPr>
                <w:noProof/>
              </w:rPr>
              <w:fldChar w:fldCharType="end"/>
            </w:r>
          </w:p>
        </w:tc>
      </w:tr>
      <w:tr w:rsidR="005A383B" w:rsidRPr="000713B0" w14:paraId="79C7ED2E" w14:textId="77777777" w:rsidTr="007A629C">
        <w:trPr>
          <w:trHeight w:val="1070"/>
        </w:trPr>
        <w:tc>
          <w:tcPr>
            <w:tcW w:w="800" w:type="dxa"/>
          </w:tcPr>
          <w:p w14:paraId="64C017FB" w14:textId="77777777" w:rsidR="005A383B" w:rsidRPr="000713B0" w:rsidRDefault="005A383B" w:rsidP="005A383B">
            <w:pPr>
              <w:pStyle w:val="119"/>
            </w:pPr>
          </w:p>
        </w:tc>
        <w:tc>
          <w:tcPr>
            <w:tcW w:w="3981" w:type="dxa"/>
          </w:tcPr>
          <w:p w14:paraId="3864DD43" w14:textId="77777777" w:rsidR="005A383B" w:rsidRPr="00330B11" w:rsidRDefault="005A383B" w:rsidP="005A383B">
            <w:r w:rsidRPr="00CD41A9">
              <w:t>Наименование проекта (программы) в рамках которого проводится закупка. Краткое описание предмета закупки</w:t>
            </w:r>
          </w:p>
        </w:tc>
        <w:tc>
          <w:tcPr>
            <w:tcW w:w="4859" w:type="dxa"/>
          </w:tcPr>
          <w:p w14:paraId="10892E75" w14:textId="0E9252C3" w:rsidR="005A383B" w:rsidRDefault="00FC26C3" w:rsidP="009917F4">
            <w:pPr>
              <w:rPr>
                <w:noProof/>
              </w:rPr>
            </w:pPr>
            <w:r>
              <w:rPr>
                <w:noProof/>
              </w:rPr>
              <w:t>-</w:t>
            </w:r>
          </w:p>
        </w:tc>
      </w:tr>
      <w:tr w:rsidR="005A383B" w:rsidRPr="000713B0" w14:paraId="7823D5EE" w14:textId="77777777" w:rsidTr="007A629C">
        <w:trPr>
          <w:trHeight w:val="567"/>
        </w:trPr>
        <w:tc>
          <w:tcPr>
            <w:tcW w:w="800" w:type="dxa"/>
          </w:tcPr>
          <w:p w14:paraId="05E30423" w14:textId="77777777" w:rsidR="005A383B" w:rsidRPr="000713B0" w:rsidRDefault="005A383B" w:rsidP="005A383B">
            <w:pPr>
              <w:pStyle w:val="119"/>
            </w:pPr>
          </w:p>
        </w:tc>
        <w:tc>
          <w:tcPr>
            <w:tcW w:w="3981" w:type="dxa"/>
          </w:tcPr>
          <w:p w14:paraId="71226118" w14:textId="77777777" w:rsidR="005A383B" w:rsidRDefault="005A383B" w:rsidP="005A383B">
            <w:r>
              <w:t>Допуск альтернативных предложений</w:t>
            </w:r>
          </w:p>
        </w:tc>
        <w:tc>
          <w:tcPr>
            <w:tcW w:w="4859" w:type="dxa"/>
          </w:tcPr>
          <w:p w14:paraId="4EF3C044" w14:textId="39EA73C6" w:rsidR="005A383B" w:rsidRDefault="005A383B" w:rsidP="005A383B">
            <w:pPr>
              <w:rPr>
                <w:noProof/>
              </w:rPr>
            </w:pPr>
            <w:r>
              <w:fldChar w:fldCharType="begin"/>
            </w:r>
            <w:r>
              <w:instrText xml:space="preserve"> IF </w:instrText>
            </w:r>
            <w:r w:rsidR="002F191C">
              <w:fldChar w:fldCharType="begin"/>
            </w:r>
            <w:r w:rsidR="002F191C">
              <w:instrText xml:space="preserve"> MERGEFIELD Рассмотрение_альтернативных_предложений </w:instrText>
            </w:r>
            <w:r w:rsidR="002F191C">
              <w:fldChar w:fldCharType="separate"/>
            </w:r>
            <w:r w:rsidR="000A2D62">
              <w:rPr>
                <w:noProof/>
              </w:rPr>
              <w:instrText>«Рассмотрение_альтернативных_предложений»</w:instrText>
            </w:r>
            <w:r w:rsidR="002F191C">
              <w:rPr>
                <w:noProof/>
              </w:rPr>
              <w:fldChar w:fldCharType="end"/>
            </w:r>
            <w:r>
              <w:instrText xml:space="preserve"> = "Да" "Допускается подача а</w:instrText>
            </w:r>
            <w:r w:rsidRPr="00411BE5">
              <w:instrText>льтернативны</w:instrText>
            </w:r>
            <w:r>
              <w:instrText>х</w:instrText>
            </w:r>
            <w:r w:rsidRPr="00411BE5">
              <w:instrText xml:space="preserve"> предложени</w:instrText>
            </w:r>
            <w:r>
              <w:instrText>й</w:instrText>
            </w:r>
            <w:r w:rsidRPr="00411BE5">
              <w:instrText>.</w:instrText>
            </w:r>
            <w:r>
              <w:instrText>" "</w:instrText>
            </w:r>
            <w:r w:rsidRPr="00BC31EE">
              <w:instrText>Альтернативные</w:instrText>
            </w:r>
            <w:r>
              <w:instrText xml:space="preserve"> предложения не рассматриваются." </w:instrText>
            </w:r>
            <w:r>
              <w:fldChar w:fldCharType="separate"/>
            </w:r>
            <w:r w:rsidR="00D01A14" w:rsidRPr="00BC31EE">
              <w:rPr>
                <w:noProof/>
              </w:rPr>
              <w:t>Альтернативные</w:t>
            </w:r>
            <w:r w:rsidR="00D01A14">
              <w:rPr>
                <w:noProof/>
              </w:rPr>
              <w:t xml:space="preserve"> предложения не рассматриваются.</w:t>
            </w:r>
            <w:r>
              <w:fldChar w:fldCharType="end"/>
            </w:r>
          </w:p>
        </w:tc>
      </w:tr>
      <w:tr w:rsidR="000D2EC7" w:rsidRPr="000713B0" w14:paraId="06F74B0D" w14:textId="77777777" w:rsidTr="007A629C">
        <w:trPr>
          <w:trHeight w:val="20"/>
        </w:trPr>
        <w:tc>
          <w:tcPr>
            <w:tcW w:w="800" w:type="dxa"/>
          </w:tcPr>
          <w:p w14:paraId="11D2F483" w14:textId="77777777" w:rsidR="000D2EC7" w:rsidRPr="000713B0" w:rsidRDefault="000D2EC7" w:rsidP="000D2EC7">
            <w:pPr>
              <w:pStyle w:val="119"/>
            </w:pPr>
          </w:p>
        </w:tc>
        <w:tc>
          <w:tcPr>
            <w:tcW w:w="3981" w:type="dxa"/>
          </w:tcPr>
          <w:p w14:paraId="64FB128A" w14:textId="77777777" w:rsidR="000D2EC7" w:rsidRPr="000713B0" w:rsidRDefault="000D2EC7" w:rsidP="000D2EC7">
            <w:r>
              <w:t>Делимость предмета закупки</w:t>
            </w:r>
          </w:p>
        </w:tc>
        <w:sdt>
          <w:sdtPr>
            <w:rPr>
              <w:noProof/>
            </w:rPr>
            <w:alias w:val="Делимость"/>
            <w:tag w:val="Делимость"/>
            <w:id w:val="499862702"/>
            <w:placeholder>
              <w:docPart w:val="74B6CF9BCCAF4A798554C20EA3D5A345"/>
            </w:placeholder>
            <w15:color w:val="FFFF00"/>
          </w:sdtPr>
          <w:sdtEndPr/>
          <w:sdtContent>
            <w:tc>
              <w:tcPr>
                <w:tcW w:w="4859" w:type="dxa"/>
              </w:tcPr>
              <w:p w14:paraId="0F0326E1" w14:textId="77777777" w:rsidR="000D2EC7" w:rsidRPr="002E30A6" w:rsidRDefault="000D2EC7" w:rsidP="00761996">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761996">
                  <w:rPr>
                    <w:noProof/>
                  </w:rPr>
                  <w:t>нет</w:t>
                </w:r>
                <w:r w:rsidRPr="002E30A6">
                  <w:rPr>
                    <w:noProof/>
                  </w:rPr>
                  <w:fldChar w:fldCharType="end"/>
                </w:r>
              </w:p>
            </w:tc>
          </w:sdtContent>
        </w:sdt>
      </w:tr>
      <w:tr w:rsidR="000D2EC7" w:rsidRPr="000713B0" w14:paraId="5C175F6B" w14:textId="77777777" w:rsidTr="007A629C">
        <w:trPr>
          <w:trHeight w:val="20"/>
        </w:trPr>
        <w:tc>
          <w:tcPr>
            <w:tcW w:w="800" w:type="dxa"/>
          </w:tcPr>
          <w:p w14:paraId="5806E5DF" w14:textId="77777777" w:rsidR="000D2EC7" w:rsidRPr="000713B0" w:rsidRDefault="000D2EC7" w:rsidP="000D2EC7">
            <w:pPr>
              <w:pStyle w:val="119"/>
            </w:pPr>
          </w:p>
        </w:tc>
        <w:tc>
          <w:tcPr>
            <w:tcW w:w="3981" w:type="dxa"/>
          </w:tcPr>
          <w:p w14:paraId="1BAD860A" w14:textId="77777777"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3D02E8A71C1A43CF8E908D5BA32365C5"/>
            </w:placeholder>
            <w15:color w:val="FFFF00"/>
          </w:sdtPr>
          <w:sdtEndPr/>
          <w:sdtContent>
            <w:tc>
              <w:tcPr>
                <w:tcW w:w="4859" w:type="dxa"/>
              </w:tcPr>
              <w:p w14:paraId="6AFBE1EE" w14:textId="77777777" w:rsidR="000D2EC7" w:rsidRPr="000713B0" w:rsidRDefault="000D2EC7" w:rsidP="00761996">
                <w:pPr>
                  <w:rPr>
                    <w:noProof/>
                  </w:rPr>
                </w:pPr>
                <w:r>
                  <w:rPr>
                    <w:noProof/>
                  </w:rPr>
                  <w:fldChar w:fldCharType="begin"/>
                </w:r>
                <w:r>
                  <w:rPr>
                    <w:noProof/>
                  </w:rPr>
                  <w:instrText xml:space="preserve"> MERGEFIELD  Способ_закупки  \* MERGEFORMAT </w:instrText>
                </w:r>
                <w:r>
                  <w:rPr>
                    <w:noProof/>
                  </w:rPr>
                  <w:fldChar w:fldCharType="separate"/>
                </w:r>
                <w:r w:rsidR="00761996">
                  <w:rPr>
                    <w:noProof/>
                  </w:rPr>
                  <w:t>Анализ предложений</w:t>
                </w:r>
                <w:r>
                  <w:rPr>
                    <w:noProof/>
                  </w:rPr>
                  <w:fldChar w:fldCharType="end"/>
                </w:r>
              </w:p>
            </w:tc>
          </w:sdtContent>
        </w:sdt>
      </w:tr>
      <w:tr w:rsidR="000D2EC7" w:rsidRPr="000713B0" w14:paraId="1E951C1A" w14:textId="77777777" w:rsidTr="007A629C">
        <w:trPr>
          <w:trHeight w:val="20"/>
        </w:trPr>
        <w:tc>
          <w:tcPr>
            <w:tcW w:w="800" w:type="dxa"/>
          </w:tcPr>
          <w:p w14:paraId="07B484BC" w14:textId="77777777" w:rsidR="000D2EC7" w:rsidRPr="000713B0" w:rsidRDefault="000D2EC7" w:rsidP="000D2EC7">
            <w:pPr>
              <w:pStyle w:val="119"/>
            </w:pPr>
          </w:p>
        </w:tc>
        <w:tc>
          <w:tcPr>
            <w:tcW w:w="3981" w:type="dxa"/>
          </w:tcPr>
          <w:p w14:paraId="3354D340" w14:textId="77777777"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81350F95BBE140ACA79B5342AA57B1FE"/>
            </w:placeholder>
            <w15:color w:val="FFFF00"/>
          </w:sdtPr>
          <w:sdtEndPr/>
          <w:sdtContent>
            <w:tc>
              <w:tcPr>
                <w:tcW w:w="4859" w:type="dxa"/>
              </w:tcPr>
              <w:p w14:paraId="58390581" w14:textId="15E8BF0B" w:rsidR="000D2EC7" w:rsidRDefault="00FC26C3" w:rsidP="00761996">
                <w:proofErr w:type="spellStart"/>
                <w:r>
                  <w:t>Горзов</w:t>
                </w:r>
                <w:proofErr w:type="spellEnd"/>
                <w:r>
                  <w:t xml:space="preserve"> А.И.</w:t>
                </w:r>
              </w:p>
            </w:tc>
          </w:sdtContent>
        </w:sdt>
      </w:tr>
      <w:tr w:rsidR="000D2EC7" w:rsidRPr="000713B0" w14:paraId="0B795581" w14:textId="77777777" w:rsidTr="007A629C">
        <w:trPr>
          <w:trHeight w:val="20"/>
        </w:trPr>
        <w:tc>
          <w:tcPr>
            <w:tcW w:w="800" w:type="dxa"/>
          </w:tcPr>
          <w:p w14:paraId="5963DD0C" w14:textId="77777777" w:rsidR="000D2EC7" w:rsidRPr="000713B0" w:rsidRDefault="000D2EC7" w:rsidP="000D2EC7">
            <w:pPr>
              <w:pStyle w:val="119"/>
            </w:pPr>
          </w:p>
        </w:tc>
        <w:tc>
          <w:tcPr>
            <w:tcW w:w="3981" w:type="dxa"/>
          </w:tcPr>
          <w:p w14:paraId="6723F9C3" w14:textId="77777777"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EC7A68089A5A4C72BC930AFAE1483476"/>
            </w:placeholder>
            <w15:color w:val="FFFF00"/>
          </w:sdtPr>
          <w:sdtEndPr/>
          <w:sdtContent>
            <w:tc>
              <w:tcPr>
                <w:tcW w:w="4859" w:type="dxa"/>
              </w:tcPr>
              <w:p w14:paraId="6A3196F6" w14:textId="03CF8F1E" w:rsidR="000D2EC7" w:rsidRPr="000713B0" w:rsidRDefault="00761996" w:rsidP="00761996">
                <w:r>
                  <w:t>8(3955)503-</w:t>
                </w:r>
                <w:r w:rsidR="00FC26C3">
                  <w:t>143</w:t>
                </w:r>
                <w:r w:rsidR="000D2EC7">
                  <w:rPr>
                    <w:noProof/>
                  </w:rPr>
                  <w:fldChar w:fldCharType="begin"/>
                </w:r>
                <w:r w:rsidR="000D2EC7">
                  <w:rPr>
                    <w:noProof/>
                  </w:rPr>
                  <w:instrText xml:space="preserve"> MERGEFIELD "Телефон_технического_специалиста"</w:instrText>
                </w:r>
                <w:r w:rsidR="000D2EC7">
                  <w:rPr>
                    <w:noProof/>
                  </w:rPr>
                  <w:fldChar w:fldCharType="end"/>
                </w:r>
              </w:p>
            </w:tc>
          </w:sdtContent>
        </w:sdt>
      </w:tr>
      <w:tr w:rsidR="000D2EC7" w:rsidRPr="000713B0" w14:paraId="5E5CCCFE" w14:textId="77777777" w:rsidTr="007A629C">
        <w:trPr>
          <w:trHeight w:val="20"/>
        </w:trPr>
        <w:tc>
          <w:tcPr>
            <w:tcW w:w="800" w:type="dxa"/>
          </w:tcPr>
          <w:p w14:paraId="48D1EC30" w14:textId="77777777" w:rsidR="000D2EC7" w:rsidRPr="000713B0" w:rsidRDefault="000D2EC7" w:rsidP="000D2EC7">
            <w:pPr>
              <w:pStyle w:val="119"/>
            </w:pPr>
          </w:p>
        </w:tc>
        <w:tc>
          <w:tcPr>
            <w:tcW w:w="3981" w:type="dxa"/>
          </w:tcPr>
          <w:p w14:paraId="385EBB5D" w14:textId="77777777" w:rsidR="000D2EC7" w:rsidRPr="00621399" w:rsidRDefault="000D2EC7" w:rsidP="000D2EC7">
            <w:r>
              <w:t>Электронная почта технического специалиста</w:t>
            </w:r>
          </w:p>
        </w:tc>
        <w:sdt>
          <w:sdtPr>
            <w:rPr>
              <w:rFonts w:asciiTheme="minorHAnsi" w:eastAsiaTheme="minorEastAsia" w:hAnsiTheme="minorHAnsi" w:cstheme="minorBidi"/>
              <w:lang w:eastAsia="en-US"/>
            </w:rPr>
            <w:alias w:val="Эл. почта тех. специалиста"/>
            <w:tag w:val="Эл. почта тех. специалиста"/>
            <w:id w:val="-696236927"/>
            <w:placeholder>
              <w:docPart w:val="6688B1B2C3B9449DB57A1C48F997241A"/>
            </w:placeholder>
            <w15:color w:val="FFFF00"/>
          </w:sdtPr>
          <w:sdtEndPr/>
          <w:sdtContent>
            <w:tc>
              <w:tcPr>
                <w:tcW w:w="4859" w:type="dxa"/>
              </w:tcPr>
              <w:sdt>
                <w:sdtPr>
                  <w:rPr>
                    <w:rFonts w:asciiTheme="minorHAnsi" w:eastAsiaTheme="minorEastAsia" w:hAnsiTheme="minorHAnsi" w:cstheme="minorBidi"/>
                    <w:lang w:eastAsia="en-US"/>
                  </w:rPr>
                  <w:alias w:val="Эл. почта тех. специалиста"/>
                  <w:tag w:val="Эл. почта тех. специалиста"/>
                  <w:id w:val="1557207076"/>
                  <w:placeholder>
                    <w:docPart w:val="41FD893C8468469EA2D2D20F305876BF"/>
                  </w:placeholder>
                  <w15:color w:val="FFFF00"/>
                </w:sdtPr>
                <w:sdtEndPr/>
                <w:sdtContent>
                  <w:p w14:paraId="2546B508" w14:textId="163C6281" w:rsidR="00F22580" w:rsidRPr="00F762BF" w:rsidRDefault="00FC26C3" w:rsidP="00F22580">
                    <w:pPr>
                      <w:pStyle w:val="ConsPlusNormal"/>
                      <w:ind w:firstLine="0"/>
                      <w:jc w:val="both"/>
                      <w:outlineLvl w:val="0"/>
                      <w:rPr>
                        <w:rFonts w:ascii="Times New Roman" w:hAnsi="Times New Roman" w:cs="Times New Roman"/>
                        <w:u w:val="single"/>
                      </w:rPr>
                    </w:pPr>
                    <w:r>
                      <w:rPr>
                        <w:rFonts w:asciiTheme="minorHAnsi" w:eastAsiaTheme="minorEastAsia" w:hAnsiTheme="minorHAnsi" w:cstheme="minorBidi"/>
                        <w:lang w:eastAsia="en-US"/>
                      </w:rPr>
                      <w:t>G</w:t>
                    </w:r>
                    <w:proofErr w:type="spellStart"/>
                    <w:r>
                      <w:rPr>
                        <w:rFonts w:asciiTheme="minorHAnsi" w:eastAsiaTheme="minorEastAsia" w:hAnsiTheme="minorHAnsi" w:cstheme="minorBidi"/>
                        <w:lang w:val="en-US" w:eastAsia="en-US"/>
                      </w:rPr>
                      <w:t>orzov</w:t>
                    </w:r>
                    <w:proofErr w:type="spellEnd"/>
                    <w:r w:rsidR="00F22580" w:rsidRPr="00B97280">
                      <w:rPr>
                        <w:rFonts w:ascii="Times New Roman" w:hAnsi="Times New Roman" w:cs="Times New Roman"/>
                      </w:rPr>
                      <w:t>_</w:t>
                    </w:r>
                    <w:r>
                      <w:rPr>
                        <w:rFonts w:ascii="Times New Roman" w:hAnsi="Times New Roman" w:cs="Times New Roman"/>
                      </w:rPr>
                      <w:t>AI</w:t>
                    </w:r>
                    <w:r w:rsidR="00F22580" w:rsidRPr="00F762BF">
                      <w:rPr>
                        <w:rFonts w:ascii="Times New Roman" w:hAnsi="Times New Roman" w:cs="Times New Roman"/>
                      </w:rPr>
                      <w:t>@baikalenergy.com</w:t>
                    </w:r>
                  </w:p>
                  <w:p w14:paraId="249BAA02" w14:textId="77777777" w:rsidR="00F22580" w:rsidRDefault="002F191C" w:rsidP="00F22580"/>
                </w:sdtContent>
              </w:sdt>
              <w:p w14:paraId="02D5C7C0" w14:textId="77777777" w:rsidR="000D2EC7" w:rsidRDefault="00F22580" w:rsidP="00F22580">
                <w:r>
                  <w:rPr>
                    <w:noProof/>
                  </w:rPr>
                  <w:t xml:space="preserve"> </w:t>
                </w:r>
              </w:p>
            </w:tc>
          </w:sdtContent>
        </w:sdt>
      </w:tr>
      <w:tr w:rsidR="000D2EC7" w:rsidRPr="000713B0" w14:paraId="573742A8" w14:textId="77777777" w:rsidTr="007A629C">
        <w:trPr>
          <w:trHeight w:val="20"/>
        </w:trPr>
        <w:tc>
          <w:tcPr>
            <w:tcW w:w="800" w:type="dxa"/>
          </w:tcPr>
          <w:p w14:paraId="2931079D" w14:textId="77777777" w:rsidR="000D2EC7" w:rsidRPr="000713B0" w:rsidRDefault="000D2EC7" w:rsidP="000D2EC7">
            <w:pPr>
              <w:pStyle w:val="119"/>
            </w:pPr>
          </w:p>
        </w:tc>
        <w:tc>
          <w:tcPr>
            <w:tcW w:w="3981" w:type="dxa"/>
          </w:tcPr>
          <w:p w14:paraId="58FDEC9F" w14:textId="77777777" w:rsidR="000D2EC7" w:rsidRDefault="000D2EC7" w:rsidP="000D2EC7">
            <w:r>
              <w:t xml:space="preserve">Куратор закупки </w:t>
            </w:r>
          </w:p>
        </w:tc>
        <w:sdt>
          <w:sdtPr>
            <w:rPr>
              <w:noProof/>
            </w:rPr>
            <w:alias w:val="ФИО куратора закупки"/>
            <w:tag w:val="ФИО куратора закупки"/>
            <w:id w:val="1356547490"/>
            <w:placeholder>
              <w:docPart w:val="CD81221462D94D39A8F2BE0937B44528"/>
            </w:placeholder>
            <w15:color w:val="FFFF00"/>
          </w:sdtPr>
          <w:sdtEndPr/>
          <w:sdtContent>
            <w:tc>
              <w:tcPr>
                <w:tcW w:w="4859" w:type="dxa"/>
              </w:tcPr>
              <w:p w14:paraId="206B80C1" w14:textId="77777777" w:rsidR="000D2EC7" w:rsidRDefault="00761996" w:rsidP="00761996">
                <w:pPr>
                  <w:rPr>
                    <w:noProof/>
                  </w:rPr>
                </w:pPr>
                <w:r>
                  <w:rPr>
                    <w:noProof/>
                  </w:rPr>
                  <w:t>Шарымова И.Н.</w:t>
                </w:r>
              </w:p>
            </w:tc>
          </w:sdtContent>
        </w:sdt>
      </w:tr>
      <w:tr w:rsidR="000D2EC7" w:rsidRPr="000713B0" w14:paraId="0677728A" w14:textId="77777777" w:rsidTr="007A629C">
        <w:trPr>
          <w:trHeight w:val="20"/>
        </w:trPr>
        <w:tc>
          <w:tcPr>
            <w:tcW w:w="800" w:type="dxa"/>
          </w:tcPr>
          <w:p w14:paraId="7E04F900" w14:textId="77777777" w:rsidR="000D2EC7" w:rsidRPr="000713B0" w:rsidRDefault="000D2EC7" w:rsidP="000D2EC7">
            <w:pPr>
              <w:pStyle w:val="119"/>
            </w:pPr>
          </w:p>
        </w:tc>
        <w:tc>
          <w:tcPr>
            <w:tcW w:w="3981" w:type="dxa"/>
          </w:tcPr>
          <w:p w14:paraId="1FD16A44" w14:textId="77777777" w:rsidR="000D2EC7" w:rsidRPr="000713B0" w:rsidRDefault="000D2EC7" w:rsidP="000D2EC7">
            <w:r>
              <w:t xml:space="preserve">Телефон куратора закупки </w:t>
            </w:r>
          </w:p>
        </w:tc>
        <w:sdt>
          <w:sdtPr>
            <w:alias w:val="Телефон куратора закупки"/>
            <w:tag w:val="Телефон куратора закупки"/>
            <w:id w:val="584111768"/>
            <w:placeholder>
              <w:docPart w:val="18D0A3A196B14DA9BF3FC636C7856CCA"/>
            </w:placeholder>
            <w15:color w:val="FFFF00"/>
          </w:sdtPr>
          <w:sdtEndPr/>
          <w:sdtContent>
            <w:tc>
              <w:tcPr>
                <w:tcW w:w="4859" w:type="dxa"/>
              </w:tcPr>
              <w:p w14:paraId="3FE67085" w14:textId="77777777" w:rsidR="000D2EC7" w:rsidRPr="000713B0" w:rsidRDefault="000D2EC7" w:rsidP="00761996">
                <w:r>
                  <w:rPr>
                    <w:noProof/>
                  </w:rPr>
                  <w:fldChar w:fldCharType="begin"/>
                </w:r>
                <w:r>
                  <w:rPr>
                    <w:noProof/>
                  </w:rPr>
                  <w:instrText xml:space="preserve"> MERGEFIELD "Телефон_куратора_закупки" </w:instrText>
                </w:r>
                <w:r>
                  <w:rPr>
                    <w:noProof/>
                  </w:rPr>
                  <w:fldChar w:fldCharType="separate"/>
                </w:r>
                <w:r w:rsidR="00761996">
                  <w:rPr>
                    <w:noProof/>
                  </w:rPr>
                  <w:t>8(3955)503-561</w:t>
                </w:r>
                <w:r>
                  <w:rPr>
                    <w:noProof/>
                  </w:rPr>
                  <w:fldChar w:fldCharType="end"/>
                </w:r>
              </w:p>
            </w:tc>
          </w:sdtContent>
        </w:sdt>
      </w:tr>
      <w:tr w:rsidR="000D2EC7" w:rsidRPr="000713B0" w14:paraId="3E39B774" w14:textId="77777777" w:rsidTr="007A629C">
        <w:trPr>
          <w:trHeight w:val="20"/>
        </w:trPr>
        <w:tc>
          <w:tcPr>
            <w:tcW w:w="800" w:type="dxa"/>
          </w:tcPr>
          <w:p w14:paraId="2F71D1E7" w14:textId="77777777" w:rsidR="000D2EC7" w:rsidRPr="000713B0" w:rsidRDefault="000D2EC7" w:rsidP="000D2EC7">
            <w:pPr>
              <w:pStyle w:val="119"/>
            </w:pPr>
          </w:p>
        </w:tc>
        <w:tc>
          <w:tcPr>
            <w:tcW w:w="3981" w:type="dxa"/>
          </w:tcPr>
          <w:p w14:paraId="3C8E667B" w14:textId="77777777" w:rsidR="000D2EC7" w:rsidRDefault="000D2EC7" w:rsidP="000D2EC7">
            <w:r>
              <w:t>Электронная почта куратора закупки</w:t>
            </w:r>
          </w:p>
        </w:tc>
        <w:sdt>
          <w:sdtPr>
            <w:rPr>
              <w:rFonts w:asciiTheme="minorHAnsi" w:eastAsiaTheme="minorEastAsia" w:hAnsiTheme="minorHAnsi" w:cstheme="minorBidi"/>
              <w:highlight w:val="red"/>
              <w:lang w:eastAsia="en-US"/>
            </w:rPr>
            <w:alias w:val="Эл. почта куратора закупки"/>
            <w:tag w:val="Эл. почта куратора закупки"/>
            <w:id w:val="983200101"/>
            <w:placeholder>
              <w:docPart w:val="591CA1205B784F2C9DEC9242D7276950"/>
            </w:placeholder>
            <w15:color w:val="FFFF00"/>
          </w:sdtPr>
          <w:sdtEndPr/>
          <w:sdtContent>
            <w:tc>
              <w:tcPr>
                <w:tcW w:w="4859" w:type="dxa"/>
              </w:tcPr>
              <w:p w14:paraId="3DFE552D" w14:textId="77777777" w:rsidR="00F22580" w:rsidRDefault="00761996" w:rsidP="00F22580">
                <w:pPr>
                  <w:pStyle w:val="ConsPlusNormal"/>
                  <w:ind w:firstLine="0"/>
                  <w:jc w:val="both"/>
                  <w:outlineLvl w:val="0"/>
                </w:pPr>
                <w:r>
                  <w:fldChar w:fldCharType="begin"/>
                </w:r>
                <w:r>
                  <w:instrText xml:space="preserve"> MERGEFIELD "Электронная_почта_куратора_закупки" </w:instrText>
                </w:r>
                <w:r>
                  <w:fldChar w:fldCharType="end"/>
                </w:r>
                <w:r w:rsidR="00F22580">
                  <w:t xml:space="preserve"> </w:t>
                </w:r>
              </w:p>
              <w:sdt>
                <w:sdtPr>
                  <w:rPr>
                    <w:rFonts w:asciiTheme="minorHAnsi" w:eastAsiaTheme="minorEastAsia" w:hAnsiTheme="minorHAnsi" w:cstheme="minorBidi"/>
                    <w:lang w:eastAsia="en-US"/>
                  </w:rPr>
                  <w:alias w:val="Эл. почта куратора закупки"/>
                  <w:tag w:val="Эл. почта куратора закупки"/>
                  <w:id w:val="-23797241"/>
                  <w:placeholder>
                    <w:docPart w:val="FA2FC30B3CFC40A9BA12CD40BAEC4C44"/>
                  </w:placeholder>
                  <w15:color w:val="FFFF00"/>
                </w:sdtPr>
                <w:sdtEndPr/>
                <w:sdtContent>
                  <w:p w14:paraId="611666AD" w14:textId="77777777" w:rsidR="00F22580" w:rsidRPr="002F188E" w:rsidRDefault="00F22580" w:rsidP="00F22580">
                    <w:pPr>
                      <w:pStyle w:val="ConsPlusNormal"/>
                      <w:ind w:firstLine="0"/>
                      <w:jc w:val="both"/>
                      <w:outlineLvl w:val="0"/>
                      <w:rPr>
                        <w:rFonts w:ascii="Times New Roman" w:hAnsi="Times New Roman" w:cs="Times New Roman"/>
                        <w:u w:val="single"/>
                      </w:rPr>
                    </w:pPr>
                    <w:r w:rsidRPr="002F188E">
                      <w:rPr>
                        <w:noProof/>
                      </w:rPr>
                      <w:fldChar w:fldCharType="begin"/>
                    </w:r>
                    <w:r w:rsidRPr="002F188E">
                      <w:rPr>
                        <w:noProof/>
                      </w:rPr>
                      <w:instrText xml:space="preserve"> MERGEFIELD "Электронная_почта_куратора_закупки" </w:instrText>
                    </w:r>
                    <w:r w:rsidRPr="002F188E">
                      <w:rPr>
                        <w:noProof/>
                      </w:rPr>
                      <w:fldChar w:fldCharType="separate"/>
                    </w:r>
                    <w:r w:rsidRPr="002F188E">
                      <w:rPr>
                        <w:rFonts w:ascii="Times New Roman" w:hAnsi="Times New Roman" w:cs="Times New Roman"/>
                      </w:rPr>
                      <w:t>Sharymova_IN@baikalenergy.com</w:t>
                    </w:r>
                  </w:p>
                  <w:p w14:paraId="336DF80E" w14:textId="77777777" w:rsidR="00F22580" w:rsidRDefault="00F22580" w:rsidP="00F22580">
                    <w:r w:rsidRPr="002F188E">
                      <w:rPr>
                        <w:noProof/>
                      </w:rPr>
                      <w:lastRenderedPageBreak/>
                      <w:fldChar w:fldCharType="end"/>
                    </w:r>
                  </w:p>
                </w:sdtContent>
              </w:sdt>
              <w:p w14:paraId="1CD1F892" w14:textId="77777777" w:rsidR="000D2EC7" w:rsidRPr="007F5583" w:rsidRDefault="000D2EC7" w:rsidP="00761996">
                <w:pPr>
                  <w:rPr>
                    <w:highlight w:val="red"/>
                  </w:rPr>
                </w:pPr>
              </w:p>
            </w:tc>
          </w:sdtContent>
        </w:sdt>
      </w:tr>
      <w:tr w:rsidR="000D2EC7" w:rsidRPr="000713B0" w14:paraId="1C0E167D" w14:textId="77777777" w:rsidTr="007A629C">
        <w:trPr>
          <w:trHeight w:val="20"/>
        </w:trPr>
        <w:tc>
          <w:tcPr>
            <w:tcW w:w="800" w:type="dxa"/>
          </w:tcPr>
          <w:p w14:paraId="473FC2BE" w14:textId="77777777" w:rsidR="000D2EC7" w:rsidRPr="000713B0" w:rsidRDefault="000D2EC7" w:rsidP="000D2EC7">
            <w:pPr>
              <w:pStyle w:val="119"/>
            </w:pPr>
          </w:p>
        </w:tc>
        <w:tc>
          <w:tcPr>
            <w:tcW w:w="3981" w:type="dxa"/>
          </w:tcPr>
          <w:p w14:paraId="741ED88C" w14:textId="77777777"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941E9A8B216F4450AB76F55268EC5A84"/>
            </w:placeholder>
            <w15:color w:val="FFFF00"/>
          </w:sdtPr>
          <w:sdtEndPr/>
          <w:sdtContent>
            <w:tc>
              <w:tcPr>
                <w:tcW w:w="4859" w:type="dxa"/>
              </w:tcPr>
              <w:p w14:paraId="5E6677C8" w14:textId="77777777" w:rsidR="000D2EC7" w:rsidRPr="000713B0" w:rsidRDefault="000D2EC7" w:rsidP="009815CD">
                <w:r>
                  <w:rPr>
                    <w:noProof/>
                  </w:rPr>
                  <w:fldChar w:fldCharType="begin"/>
                </w:r>
                <w:r>
                  <w:rPr>
                    <w:noProof/>
                  </w:rPr>
                  <w:instrText xml:space="preserve"> MERGEFIELD "Местонахождение_заказчика" </w:instrText>
                </w:r>
                <w:r>
                  <w:rPr>
                    <w:noProof/>
                  </w:rPr>
                  <w:fldChar w:fldCharType="separate"/>
                </w:r>
                <w:r w:rsidR="000A2D62">
                  <w:rPr>
                    <w:noProof/>
                  </w:rPr>
                  <w:t>«</w:t>
                </w:r>
                <w:r w:rsidR="00F22580">
                  <w:t xml:space="preserve"> </w:t>
                </w:r>
                <w:sdt>
                  <w:sdtPr>
                    <w:alias w:val="Адрес местонахождения (юр. адрес) заказчика"/>
                    <w:tag w:val="Адрес местонахождения (юр. адрес) заказчика"/>
                    <w:id w:val="1848821841"/>
                    <w:placeholder>
                      <w:docPart w:val="496F4ED102504E8B866DE080474B790A"/>
                    </w:placeholder>
                    <w15:color w:val="FFFF00"/>
                  </w:sdtPr>
                  <w:sdtEndPr/>
                  <w:sdtContent>
                    <w:r w:rsidR="00F22580" w:rsidRPr="002F188E">
                      <w:rPr>
                        <w:noProof/>
                      </w:rPr>
                      <w:fldChar w:fldCharType="begin"/>
                    </w:r>
                    <w:r w:rsidR="00F22580" w:rsidRPr="002F188E">
                      <w:rPr>
                        <w:noProof/>
                      </w:rPr>
                      <w:instrText xml:space="preserve"> MERGEFIELD "Местонахождение_заказчика" </w:instrText>
                    </w:r>
                    <w:r w:rsidR="00F22580" w:rsidRPr="002F188E">
                      <w:rPr>
                        <w:noProof/>
                      </w:rPr>
                      <w:fldChar w:fldCharType="separate"/>
                    </w:r>
                    <w:r w:rsidR="00F22580" w:rsidRPr="002F188E">
                      <w:rPr>
                        <w:noProof/>
                      </w:rPr>
                      <w:t>665800</w:t>
                    </w:r>
                    <w:r w:rsidR="00F22580" w:rsidRPr="002F188E">
                      <w:rPr>
                        <w:noProof/>
                      </w:rPr>
                      <w:fldChar w:fldCharType="end"/>
                    </w:r>
                    <w:r w:rsidR="00F22580" w:rsidRPr="002F188E">
                      <w:rPr>
                        <w:noProof/>
                      </w:rPr>
                      <w:t xml:space="preserve"> Иркутская область, город Ангарск, Второй промышленный массив, квартал 17 стр.163, ТЭЦ-9</w:t>
                    </w:r>
                  </w:sdtContent>
                </w:sdt>
                <w:r>
                  <w:rPr>
                    <w:noProof/>
                  </w:rPr>
                  <w:fldChar w:fldCharType="end"/>
                </w:r>
              </w:p>
            </w:tc>
          </w:sdtContent>
        </w:sdt>
      </w:tr>
      <w:tr w:rsidR="000D2EC7" w:rsidRPr="000713B0" w14:paraId="220060AA" w14:textId="77777777" w:rsidTr="007A629C">
        <w:trPr>
          <w:trHeight w:val="20"/>
        </w:trPr>
        <w:tc>
          <w:tcPr>
            <w:tcW w:w="800" w:type="dxa"/>
          </w:tcPr>
          <w:p w14:paraId="6381834A" w14:textId="77777777" w:rsidR="000D2EC7" w:rsidRPr="000713B0" w:rsidRDefault="000D2EC7" w:rsidP="000D2EC7">
            <w:pPr>
              <w:pStyle w:val="119"/>
            </w:pPr>
          </w:p>
        </w:tc>
        <w:tc>
          <w:tcPr>
            <w:tcW w:w="3981" w:type="dxa"/>
          </w:tcPr>
          <w:p w14:paraId="7A968B77" w14:textId="77777777" w:rsidR="000D2EC7" w:rsidRPr="000713B0" w:rsidRDefault="000D2EC7" w:rsidP="000D2EC7">
            <w:r>
              <w:t>П</w:t>
            </w:r>
            <w:r w:rsidRPr="000713B0">
              <w:t>очтовый адрес заказчика</w:t>
            </w:r>
          </w:p>
        </w:tc>
        <w:sdt>
          <w:sdtPr>
            <w:alias w:val="Почтовый адрес заказчика"/>
            <w:tag w:val="Почтовый адрес заказчика"/>
            <w:id w:val="1594668391"/>
            <w:placeholder>
              <w:docPart w:val="23611D8B59334951B293CC2C7F9DFC0E"/>
            </w:placeholder>
            <w15:color w:val="FFFF00"/>
          </w:sdtPr>
          <w:sdtEndPr/>
          <w:sdtContent>
            <w:tc>
              <w:tcPr>
                <w:tcW w:w="4859" w:type="dxa"/>
              </w:tcPr>
              <w:p w14:paraId="7C714F69" w14:textId="77777777" w:rsidR="000D2EC7" w:rsidRDefault="000D2EC7" w:rsidP="009815CD">
                <w:r>
                  <w:rPr>
                    <w:noProof/>
                  </w:rPr>
                  <w:fldChar w:fldCharType="begin"/>
                </w:r>
                <w:r>
                  <w:rPr>
                    <w:noProof/>
                  </w:rPr>
                  <w:instrText xml:space="preserve"> MERGEFIELD "Почтовый_адрес_заказчика" </w:instrText>
                </w:r>
                <w:r>
                  <w:rPr>
                    <w:noProof/>
                  </w:rPr>
                  <w:fldChar w:fldCharType="separate"/>
                </w:r>
                <w:r w:rsidR="000A2D62">
                  <w:rPr>
                    <w:noProof/>
                  </w:rPr>
                  <w:t>«</w:t>
                </w:r>
                <w:r w:rsidR="00F22580">
                  <w:t xml:space="preserve"> </w:t>
                </w:r>
                <w:sdt>
                  <w:sdtPr>
                    <w:alias w:val="Почтовый адрес заказчика"/>
                    <w:tag w:val="Почтовый адрес заказчика"/>
                    <w:id w:val="-1761361835"/>
                    <w:placeholder>
                      <w:docPart w:val="04296DDDB282418CAC1A36E04CBCBAFA"/>
                    </w:placeholder>
                    <w15:color w:val="FFFF00"/>
                  </w:sdtPr>
                  <w:sdtEndPr/>
                  <w:sdtContent>
                    <w:r w:rsidR="00F22580" w:rsidRPr="002F188E">
                      <w:rPr>
                        <w:noProof/>
                      </w:rPr>
                      <w:fldChar w:fldCharType="begin"/>
                    </w:r>
                    <w:r w:rsidR="00F22580" w:rsidRPr="002F188E">
                      <w:rPr>
                        <w:noProof/>
                      </w:rPr>
                      <w:instrText xml:space="preserve"> MERGEFIELD "Почтовый_адрес_заказчика" </w:instrText>
                    </w:r>
                    <w:r w:rsidR="00F22580" w:rsidRPr="002F188E">
                      <w:rPr>
                        <w:noProof/>
                      </w:rPr>
                      <w:fldChar w:fldCharType="separate"/>
                    </w:r>
                    <w:r w:rsidR="00F22580" w:rsidRPr="002F188E">
                      <w:rPr>
                        <w:noProof/>
                      </w:rPr>
                      <w:t>665821 Иркутская область, город Ангарск, а/я 5572</w:t>
                    </w:r>
                    <w:r w:rsidR="00F22580" w:rsidRPr="002F188E">
                      <w:rPr>
                        <w:noProof/>
                      </w:rPr>
                      <w:fldChar w:fldCharType="end"/>
                    </w:r>
                  </w:sdtContent>
                </w:sdt>
                <w:r w:rsidR="00F22580" w:rsidRPr="002F188E">
                  <w:rPr>
                    <w:noProof/>
                  </w:rPr>
                  <w:t xml:space="preserve"> </w:t>
                </w:r>
                <w:r>
                  <w:rPr>
                    <w:noProof/>
                  </w:rPr>
                  <w:fldChar w:fldCharType="end"/>
                </w:r>
              </w:p>
            </w:tc>
          </w:sdtContent>
        </w:sdt>
      </w:tr>
      <w:tr w:rsidR="000D2EC7" w:rsidRPr="000713B0" w14:paraId="6F43713C" w14:textId="77777777" w:rsidTr="007A629C">
        <w:trPr>
          <w:cnfStyle w:val="010000000000" w:firstRow="0" w:lastRow="1" w:firstColumn="0" w:lastColumn="0" w:oddVBand="0" w:evenVBand="0" w:oddHBand="0" w:evenHBand="0" w:firstRowFirstColumn="0" w:firstRowLastColumn="0" w:lastRowFirstColumn="0" w:lastRowLastColumn="0"/>
          <w:trHeight w:val="20"/>
        </w:trPr>
        <w:tc>
          <w:tcPr>
            <w:tcW w:w="800" w:type="dxa"/>
          </w:tcPr>
          <w:p w14:paraId="0389146E" w14:textId="77777777" w:rsidR="000D2EC7" w:rsidRPr="000713B0" w:rsidRDefault="000D2EC7" w:rsidP="000D2EC7">
            <w:pPr>
              <w:pStyle w:val="119"/>
            </w:pPr>
          </w:p>
        </w:tc>
        <w:tc>
          <w:tcPr>
            <w:tcW w:w="3981" w:type="dxa"/>
          </w:tcPr>
          <w:p w14:paraId="3CE17C0E" w14:textId="77777777" w:rsidR="000D2EC7" w:rsidRPr="000713B0" w:rsidRDefault="000D2EC7" w:rsidP="000D2EC7">
            <w:r w:rsidRPr="000713B0">
              <w:t>Адрес электронной почты заказчика</w:t>
            </w:r>
          </w:p>
        </w:tc>
        <w:sdt>
          <w:sdtPr>
            <w:alias w:val="Адрес эл. почты заказчика"/>
            <w:tag w:val="Адрес эл. почты заказчика"/>
            <w:id w:val="49896358"/>
            <w:placeholder>
              <w:docPart w:val="00D2EBEDDBF3450CA6D104A52827CB02"/>
            </w:placeholder>
            <w15:color w:val="FFFF00"/>
          </w:sdtPr>
          <w:sdtEndPr/>
          <w:sdtContent>
            <w:tc>
              <w:tcPr>
                <w:tcW w:w="4859" w:type="dxa"/>
              </w:tcPr>
              <w:p w14:paraId="3160F27D" w14:textId="77777777" w:rsidR="000D2EC7" w:rsidRPr="000713B0" w:rsidRDefault="000D2EC7" w:rsidP="00F22580">
                <w:r>
                  <w:rPr>
                    <w:noProof/>
                  </w:rPr>
                  <w:fldChar w:fldCharType="begin"/>
                </w:r>
                <w:r>
                  <w:rPr>
                    <w:noProof/>
                  </w:rPr>
                  <w:instrText xml:space="preserve"> MERGEFIELD "Адрес_электронной_почты_заказчика" </w:instrText>
                </w:r>
                <w:r>
                  <w:rPr>
                    <w:noProof/>
                  </w:rPr>
                  <w:fldChar w:fldCharType="separate"/>
                </w:r>
                <w:r w:rsidR="000A2D62">
                  <w:rPr>
                    <w:noProof/>
                  </w:rPr>
                  <w:t>«</w:t>
                </w:r>
                <w:r w:rsidR="00F22580">
                  <w:t xml:space="preserve"> </w:t>
                </w:r>
                <w:sdt>
                  <w:sdtPr>
                    <w:alias w:val="Адрес эл. почты заказчика"/>
                    <w:tag w:val="Адрес эл. почты заказчика"/>
                    <w:id w:val="-704480269"/>
                    <w:placeholder>
                      <w:docPart w:val="BFB7DE130DF2479DBB22BB1C9A81EB56"/>
                    </w:placeholder>
                    <w15:color w:val="FFFF00"/>
                  </w:sdtPr>
                  <w:sdtEndPr/>
                  <w:sdtContent>
                    <w:r w:rsidR="00F22580" w:rsidRPr="002F188E">
                      <w:rPr>
                        <w:noProof/>
                      </w:rPr>
                      <w:fldChar w:fldCharType="begin"/>
                    </w:r>
                    <w:r w:rsidR="00F22580" w:rsidRPr="002F188E">
                      <w:rPr>
                        <w:noProof/>
                      </w:rPr>
                      <w:instrText xml:space="preserve"> MERGEFIELD "Адрес_электронной_почты_заказчика" </w:instrText>
                    </w:r>
                    <w:r w:rsidR="00F22580" w:rsidRPr="002F188E">
                      <w:rPr>
                        <w:noProof/>
                      </w:rPr>
                      <w:fldChar w:fldCharType="separate"/>
                    </w:r>
                    <w:r w:rsidR="00F22580" w:rsidRPr="002F188E">
                      <w:rPr>
                        <w:noProof/>
                      </w:rPr>
                      <w:t>tec9</w:t>
                    </w:r>
                    <w:r w:rsidR="00F22580" w:rsidRPr="002F188E">
                      <w:rPr>
                        <w:rFonts w:ascii="Times New Roman" w:hAnsi="Times New Roman" w:cs="Times New Roman"/>
                      </w:rPr>
                      <w:t>@baikalenergy.com</w:t>
                    </w:r>
                    <w:r w:rsidR="00F22580" w:rsidRPr="002F188E">
                      <w:rPr>
                        <w:noProof/>
                      </w:rPr>
                      <w:fldChar w:fldCharType="end"/>
                    </w:r>
                  </w:sdtContent>
                </w:sdt>
                <w:r w:rsidR="00F22580" w:rsidRPr="002F188E">
                  <w:rPr>
                    <w:noProof/>
                  </w:rPr>
                  <w:t xml:space="preserve"> </w:t>
                </w:r>
                <w:r w:rsidR="00F22580" w:rsidRPr="002F188E">
                  <w:rPr>
                    <w:noProof/>
                  </w:rPr>
                  <w:fldChar w:fldCharType="begin"/>
                </w:r>
                <w:r w:rsidR="00F22580" w:rsidRPr="002F188E">
                  <w:rPr>
                    <w:noProof/>
                  </w:rPr>
                  <w:instrText xml:space="preserve"> MERGEFIELD "Адрес_электронной_почты_заказчика" </w:instrText>
                </w:r>
                <w:r w:rsidR="00F22580" w:rsidRPr="002F188E">
                  <w:rPr>
                    <w:noProof/>
                  </w:rPr>
                  <w:fldChar w:fldCharType="end"/>
                </w:r>
                <w:r>
                  <w:rPr>
                    <w:noProof/>
                  </w:rPr>
                  <w:fldChar w:fldCharType="end"/>
                </w:r>
              </w:p>
            </w:tc>
          </w:sdtContent>
        </w:sdt>
      </w:tr>
    </w:tbl>
    <w:p w14:paraId="095C041C" w14:textId="77777777"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14:paraId="2A165CA5" w14:textId="77777777" w:rsidR="00CA0E14" w:rsidRDefault="00A0232D" w:rsidP="00CA0E14">
      <w:pPr>
        <w:pStyle w:val="1"/>
      </w:pPr>
      <w:bookmarkStart w:id="2" w:name="_Toc74640258"/>
      <w:r>
        <w:lastRenderedPageBreak/>
        <w:t xml:space="preserve">Основная информация </w:t>
      </w:r>
      <w:r w:rsidR="00CA0E14">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051B27376F3A408792CA95A21D474467"/>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14:paraId="1B86EFFC" w14:textId="77777777" w:rsidTr="00287C2C">
            <w:trPr>
              <w:trHeight w:val="20"/>
            </w:trPr>
            <w:tc>
              <w:tcPr>
                <w:tcW w:w="851" w:type="dxa"/>
                <w:shd w:val="clear" w:color="auto" w:fill="FFFFCD" w:themeFill="background2"/>
              </w:tcPr>
              <w:p w14:paraId="36ED01CE" w14:textId="77777777" w:rsidR="007E3ECD" w:rsidRPr="000713B0" w:rsidRDefault="007E3ECD" w:rsidP="007E3ECD">
                <w:pPr>
                  <w:pStyle w:val="119"/>
                </w:pPr>
              </w:p>
            </w:tc>
            <w:tc>
              <w:tcPr>
                <w:tcW w:w="4111" w:type="dxa"/>
                <w:shd w:val="clear" w:color="auto" w:fill="FFFFCD" w:themeFill="background2"/>
              </w:tcPr>
              <w:p w14:paraId="3D6B09D6"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02B3D82F9FB8416C81DBF08D6000DF7F"/>
                </w:placeholder>
                <w15:color w:val="FFFF00"/>
              </w:sdtPr>
              <w:sdtEndPr/>
              <w:sdtContent>
                <w:tc>
                  <w:tcPr>
                    <w:tcW w:w="4678" w:type="dxa"/>
                    <w:shd w:val="clear" w:color="auto" w:fill="FFFFCD" w:themeFill="background2"/>
                  </w:tcPr>
                  <w:p w14:paraId="4E6533F4" w14:textId="77777777" w:rsidR="007E3ECD" w:rsidRPr="000713B0" w:rsidRDefault="007E3ECD" w:rsidP="00287C2C">
                    <w:r>
                      <w:t>Дата размещения документации о закупке</w:t>
                    </w:r>
                  </w:p>
                </w:tc>
              </w:sdtContent>
            </w:sdt>
          </w:tr>
          <w:tr w:rsidR="007E3ECD" w:rsidRPr="000713B0" w14:paraId="54F71DBC" w14:textId="77777777" w:rsidTr="00287C2C">
            <w:trPr>
              <w:trHeight w:val="20"/>
            </w:trPr>
            <w:tc>
              <w:tcPr>
                <w:tcW w:w="851" w:type="dxa"/>
                <w:shd w:val="clear" w:color="auto" w:fill="FFFFCD" w:themeFill="background2"/>
              </w:tcPr>
              <w:p w14:paraId="22B14FF2" w14:textId="77777777" w:rsidR="007E3ECD" w:rsidRPr="000713B0" w:rsidRDefault="007E3ECD" w:rsidP="007E3ECD">
                <w:pPr>
                  <w:pStyle w:val="119"/>
                </w:pPr>
              </w:p>
            </w:tc>
            <w:tc>
              <w:tcPr>
                <w:tcW w:w="4111" w:type="dxa"/>
                <w:shd w:val="clear" w:color="auto" w:fill="FFFFCD" w:themeFill="background2"/>
              </w:tcPr>
              <w:p w14:paraId="0754AFA3"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56E2C6F2" w14:textId="4DBC4C9F" w:rsidR="007E3ECD" w:rsidRPr="000713B0" w:rsidRDefault="002F191C" w:rsidP="00956D83">
                <w:sdt>
                  <w:sdtPr>
                    <w:alias w:val="Дата и время окончания срока подачи заявок"/>
                    <w:tag w:val="Дата и время окончания срока подачи заявок"/>
                    <w:id w:val="-2003729411"/>
                    <w:placeholder>
                      <w:docPart w:val="8EF280C4A1A049E6B71C9777D21D4C3C"/>
                    </w:placeholder>
                    <w15:color w:val="FFFF00"/>
                    <w:date w:fullDate="2023-11-21T09:00:00Z">
                      <w:dateFormat w:val="dd.MM.yyyy H:mm"/>
                      <w:lid w:val="ru-RU"/>
                      <w:storeMappedDataAs w:val="dateTime"/>
                      <w:calendar w:val="gregorian"/>
                    </w:date>
                  </w:sdtPr>
                  <w:sdtEndPr/>
                  <w:sdtContent>
                    <w:r w:rsidR="00F85C52">
                      <w:t>21.11.2023 9:00</w:t>
                    </w:r>
                  </w:sdtContent>
                </w:sdt>
                <w:r w:rsidR="007E3ECD">
                  <w:t xml:space="preserve"> </w:t>
                </w:r>
                <w:r w:rsidR="007E3ECD" w:rsidRPr="00A3697A">
                  <w:t>по иркутскому времени</w:t>
                </w:r>
              </w:p>
            </w:tc>
          </w:tr>
          <w:tr w:rsidR="007E3ECD" w:rsidRPr="000713B0" w14:paraId="50C04C3A" w14:textId="77777777" w:rsidTr="00287C2C">
            <w:trPr>
              <w:trHeight w:val="20"/>
            </w:trPr>
            <w:tc>
              <w:tcPr>
                <w:tcW w:w="851" w:type="dxa"/>
              </w:tcPr>
              <w:p w14:paraId="273C9DC0" w14:textId="77777777" w:rsidR="007E3ECD" w:rsidRPr="000713B0" w:rsidRDefault="007E3ECD" w:rsidP="007E3ECD">
                <w:pPr>
                  <w:pStyle w:val="119"/>
                </w:pPr>
              </w:p>
            </w:tc>
            <w:tc>
              <w:tcPr>
                <w:tcW w:w="4111" w:type="dxa"/>
              </w:tcPr>
              <w:p w14:paraId="5B7C8A2B" w14:textId="77777777" w:rsidR="007E3ECD" w:rsidRPr="00D02B97" w:rsidRDefault="007E3ECD" w:rsidP="005145AC">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8575716CC4D84FA8A43CAC113E00B126"/>
                  </w:placeholder>
                  <w15:color w:val="FFFF00"/>
                </w:sdtPr>
                <w:sdtEndPr/>
                <w:sdtContent>
                  <w:p w14:paraId="53CD6F08" w14:textId="77777777" w:rsidR="009815CD" w:rsidRDefault="002F191C" w:rsidP="009815CD">
                    <w:sdt>
                      <w:sdtPr>
                        <w:alias w:val="Место рассмотрения"/>
                        <w:tag w:val="Место рассмотрения"/>
                        <w:id w:val="861857716"/>
                        <w:placeholder>
                          <w:docPart w:val="4ADE58418BBD4CF8911D490D157A109E"/>
                        </w:placeholder>
                        <w15:color w:val="FFFF00"/>
                      </w:sdtPr>
                      <w:sdtEndPr/>
                      <w:sdtContent>
                        <w:proofErr w:type="spellStart"/>
                        <w:r w:rsidR="009815CD">
                          <w:t>г.Ангарск</w:t>
                        </w:r>
                        <w:proofErr w:type="spellEnd"/>
                        <w:r w:rsidR="009815CD">
                          <w:t>, ТЭЦ-9, ПЭО</w:t>
                        </w:r>
                      </w:sdtContent>
                    </w:sdt>
                    <w:r w:rsidR="009815CD">
                      <w:t xml:space="preserve"> (</w:t>
                    </w:r>
                    <w:sdt>
                      <w:sdtPr>
                        <w:alias w:val="Адрес местонахождения (юр. адрес) заказчика"/>
                        <w:tag w:val="Адрес местонахождения (юр. адрес) заказчика"/>
                        <w:id w:val="1655720343"/>
                        <w:placeholder>
                          <w:docPart w:val="33C933013EBE436D85948DA6F838F495"/>
                        </w:placeholder>
                        <w15:color w:val="FFFF00"/>
                      </w:sdtPr>
                      <w:sdtEndPr/>
                      <w:sdtContent>
                        <w:r w:rsidR="009815CD" w:rsidRPr="002F188E">
                          <w:rPr>
                            <w:noProof/>
                          </w:rPr>
                          <w:fldChar w:fldCharType="begin"/>
                        </w:r>
                        <w:r w:rsidR="009815CD" w:rsidRPr="002F188E">
                          <w:rPr>
                            <w:noProof/>
                          </w:rPr>
                          <w:instrText xml:space="preserve"> MERGEFIELD "Местонахождение_заказчика" </w:instrText>
                        </w:r>
                        <w:r w:rsidR="009815CD" w:rsidRPr="002F188E">
                          <w:rPr>
                            <w:noProof/>
                          </w:rPr>
                          <w:fldChar w:fldCharType="separate"/>
                        </w:r>
                        <w:r w:rsidR="009815CD" w:rsidRPr="002F188E">
                          <w:rPr>
                            <w:noProof/>
                          </w:rPr>
                          <w:t>665800</w:t>
                        </w:r>
                        <w:r w:rsidR="009815CD" w:rsidRPr="002F188E">
                          <w:rPr>
                            <w:noProof/>
                          </w:rPr>
                          <w:fldChar w:fldCharType="end"/>
                        </w:r>
                        <w:r w:rsidR="009815CD" w:rsidRPr="002F188E">
                          <w:rPr>
                            <w:noProof/>
                          </w:rPr>
                          <w:t xml:space="preserve"> Иркутская область, город Ангарск, Второй промышленный массив, квартал 17 стр.163, ТЭЦ-9</w:t>
                        </w:r>
                        <w:r w:rsidR="009815CD">
                          <w:rPr>
                            <w:noProof/>
                          </w:rPr>
                          <w:t>)</w:t>
                        </w:r>
                      </w:sdtContent>
                    </w:sdt>
                  </w:p>
                  <w:p w14:paraId="0B2976D4" w14:textId="77777777" w:rsidR="007E3ECD" w:rsidRPr="000713B0" w:rsidRDefault="009815CD" w:rsidP="009815CD">
                    <w:r>
                      <w:rPr>
                        <w:noProof/>
                      </w:rPr>
                      <w:t xml:space="preserve"> </w:t>
                    </w:r>
                  </w:p>
                </w:sdtContent>
              </w:sdt>
            </w:tc>
          </w:tr>
          <w:tr w:rsidR="005145AC" w:rsidRPr="000713B0" w14:paraId="4A127F5D" w14:textId="77777777" w:rsidTr="00287C2C">
            <w:trPr>
              <w:trHeight w:val="20"/>
            </w:trPr>
            <w:tc>
              <w:tcPr>
                <w:tcW w:w="851" w:type="dxa"/>
              </w:tcPr>
              <w:p w14:paraId="7C392329" w14:textId="77777777" w:rsidR="005145AC" w:rsidRPr="000713B0" w:rsidRDefault="005145AC" w:rsidP="005145AC">
                <w:pPr>
                  <w:pStyle w:val="119"/>
                </w:pPr>
              </w:p>
            </w:tc>
            <w:tc>
              <w:tcPr>
                <w:tcW w:w="4111" w:type="dxa"/>
              </w:tcPr>
              <w:p w14:paraId="3706D0C9" w14:textId="77777777" w:rsidR="005145AC" w:rsidRPr="000713B0" w:rsidRDefault="005145AC" w:rsidP="005145AC">
                <w:r w:rsidRPr="000713B0">
                  <w:t xml:space="preserve">Место </w:t>
                </w:r>
                <w:r>
                  <w:t>подачи заявок участников закупки</w:t>
                </w:r>
              </w:p>
            </w:tc>
            <w:tc>
              <w:tcPr>
                <w:tcW w:w="4678" w:type="dxa"/>
              </w:tcPr>
              <w:sdt>
                <w:sdtPr>
                  <w:rPr>
                    <w:rFonts w:asciiTheme="minorHAnsi" w:eastAsiaTheme="minorEastAsia" w:hAnsiTheme="minorHAnsi" w:cstheme="minorBidi"/>
                    <w:lang w:eastAsia="en-US"/>
                  </w:rPr>
                  <w:alias w:val="Место вскрытия заявок"/>
                  <w:tag w:val="Место вскрытия заявок"/>
                  <w:id w:val="420762612"/>
                  <w:placeholder>
                    <w:docPart w:val="33EC1B1155014CBBB74E1574702D7D0F"/>
                  </w:placeholder>
                  <w15:color w:val="FFFF00"/>
                </w:sdtPr>
                <w:sdtEndPr/>
                <w:sdtContent>
                  <w:sdt>
                    <w:sdtPr>
                      <w:rPr>
                        <w:rFonts w:asciiTheme="minorHAnsi" w:eastAsiaTheme="minorEastAsia" w:hAnsiTheme="minorHAnsi" w:cstheme="minorBidi"/>
                        <w:lang w:eastAsia="en-US"/>
                      </w:rPr>
                      <w:alias w:val="Эл. почта куратора закупки"/>
                      <w:tag w:val="Эл. почта куратора закупки"/>
                      <w:id w:val="-1625229039"/>
                      <w:placeholder>
                        <w:docPart w:val="8572CF378934470798479A3D45A8A68E"/>
                      </w:placeholder>
                      <w15:color w:val="FFFF00"/>
                    </w:sdtPr>
                    <w:sdtEndPr/>
                    <w:sdtContent>
                      <w:p w14:paraId="1B847049" w14:textId="77777777" w:rsidR="009815CD" w:rsidRDefault="009815CD" w:rsidP="009815CD">
                        <w:pPr>
                          <w:pStyle w:val="ConsPlusNormal"/>
                          <w:ind w:firstLine="0"/>
                          <w:jc w:val="both"/>
                          <w:outlineLvl w:val="0"/>
                        </w:pPr>
                      </w:p>
                      <w:p w14:paraId="42D45C03" w14:textId="77777777" w:rsidR="009815CD" w:rsidRDefault="002F191C" w:rsidP="009815CD"/>
                    </w:sdtContent>
                  </w:sdt>
                  <w:sdt>
                    <w:sdtPr>
                      <w:rPr>
                        <w:rFonts w:asciiTheme="minorHAnsi" w:eastAsiaTheme="minorEastAsia" w:hAnsiTheme="minorHAnsi" w:cstheme="minorBidi"/>
                        <w:lang w:eastAsia="en-US"/>
                      </w:rPr>
                      <w:alias w:val="Эл. почта куратора закупки"/>
                      <w:tag w:val="Эл. почта куратора закупки"/>
                      <w:id w:val="672304393"/>
                      <w:placeholder>
                        <w:docPart w:val="35FBFE9DA028469AA696D8FF34EC95AA"/>
                      </w:placeholder>
                      <w15:color w:val="FFFF00"/>
                    </w:sdtPr>
                    <w:sdtEndPr/>
                    <w:sdtContent>
                      <w:p w14:paraId="67DAC178" w14:textId="77777777" w:rsidR="009815CD" w:rsidRPr="002F188E" w:rsidRDefault="009815CD" w:rsidP="009815CD">
                        <w:pPr>
                          <w:pStyle w:val="ConsPlusNormal"/>
                          <w:ind w:firstLine="0"/>
                          <w:jc w:val="both"/>
                          <w:outlineLvl w:val="0"/>
                          <w:rPr>
                            <w:rFonts w:ascii="Times New Roman" w:hAnsi="Times New Roman" w:cs="Times New Roman"/>
                            <w:u w:val="single"/>
                          </w:rPr>
                        </w:pPr>
                        <w:r w:rsidRPr="002F188E">
                          <w:rPr>
                            <w:noProof/>
                          </w:rPr>
                          <w:fldChar w:fldCharType="begin"/>
                        </w:r>
                        <w:r w:rsidRPr="002F188E">
                          <w:rPr>
                            <w:noProof/>
                          </w:rPr>
                          <w:instrText xml:space="preserve"> MERGEFIELD "Электронная_почта_куратора_закупки" </w:instrText>
                        </w:r>
                        <w:r w:rsidRPr="002F188E">
                          <w:rPr>
                            <w:noProof/>
                          </w:rPr>
                          <w:fldChar w:fldCharType="separate"/>
                        </w:r>
                        <w:r w:rsidRPr="002F188E">
                          <w:rPr>
                            <w:rFonts w:ascii="Times New Roman" w:hAnsi="Times New Roman" w:cs="Times New Roman"/>
                          </w:rPr>
                          <w:t>Sharymova_IN@baikalenergy.com</w:t>
                        </w:r>
                      </w:p>
                      <w:p w14:paraId="4E3D0564" w14:textId="77777777" w:rsidR="009815CD" w:rsidRDefault="009815CD" w:rsidP="009815CD">
                        <w:r w:rsidRPr="002F188E">
                          <w:rPr>
                            <w:noProof/>
                          </w:rPr>
                          <w:fldChar w:fldCharType="end"/>
                        </w:r>
                      </w:p>
                    </w:sdtContent>
                  </w:sdt>
                  <w:p w14:paraId="16049D48" w14:textId="77777777" w:rsidR="005145AC" w:rsidRDefault="000D2EC7" w:rsidP="009815CD">
                    <w:r w:rsidRPr="000167AC">
                      <w:rPr>
                        <w:noProof/>
                      </w:rPr>
                      <w:t xml:space="preserve"> </w:t>
                    </w:r>
                  </w:p>
                </w:sdtContent>
              </w:sdt>
            </w:tc>
          </w:tr>
          <w:tr w:rsidR="005145AC" w:rsidRPr="000713B0" w14:paraId="7A5D015A" w14:textId="77777777" w:rsidTr="00287C2C">
            <w:trPr>
              <w:trHeight w:val="20"/>
            </w:trPr>
            <w:tc>
              <w:tcPr>
                <w:tcW w:w="851" w:type="dxa"/>
              </w:tcPr>
              <w:p w14:paraId="42ACF311" w14:textId="77777777" w:rsidR="005145AC" w:rsidRPr="000713B0" w:rsidRDefault="005145AC" w:rsidP="005145AC">
                <w:pPr>
                  <w:pStyle w:val="119"/>
                </w:pPr>
              </w:p>
            </w:tc>
            <w:tc>
              <w:tcPr>
                <w:tcW w:w="4111" w:type="dxa"/>
              </w:tcPr>
              <w:p w14:paraId="7FF5BCAC" w14:textId="77777777" w:rsidR="005145AC" w:rsidRPr="007E3ECD" w:rsidRDefault="005145AC" w:rsidP="005145AC">
                <w:r>
                  <w:t>Место предоставления документации о закупке</w:t>
                </w:r>
              </w:p>
            </w:tc>
            <w:tc>
              <w:tcPr>
                <w:tcW w:w="4678" w:type="dxa"/>
              </w:tcPr>
              <w:p w14:paraId="11540919" w14:textId="77777777" w:rsidR="009815CD" w:rsidRDefault="009815CD" w:rsidP="009815CD">
                <w:pPr>
                  <w:pStyle w:val="ConsPlusNormal"/>
                  <w:ind w:firstLine="0"/>
                  <w:jc w:val="both"/>
                  <w:outlineLvl w:val="0"/>
                  <w:rPr>
                    <w:rFonts w:asciiTheme="minorHAnsi" w:eastAsiaTheme="minorEastAsia" w:hAnsiTheme="minorHAnsi" w:cstheme="minorBidi"/>
                    <w:lang w:eastAsia="en-US"/>
                  </w:rPr>
                </w:pPr>
              </w:p>
              <w:sdt>
                <w:sdtPr>
                  <w:rPr>
                    <w:rFonts w:asciiTheme="minorHAnsi" w:eastAsiaTheme="minorEastAsia" w:hAnsiTheme="minorHAnsi" w:cstheme="minorBidi"/>
                    <w:lang w:eastAsia="en-US"/>
                  </w:rPr>
                  <w:alias w:val="Эл. почта куратора закупки"/>
                  <w:tag w:val="Эл. почта куратора закупки"/>
                  <w:id w:val="-613294897"/>
                  <w:placeholder>
                    <w:docPart w:val="5125A3CF44C343D4B422C32ACF91F824"/>
                  </w:placeholder>
                  <w15:color w:val="FFFF00"/>
                </w:sdtPr>
                <w:sdtEndPr/>
                <w:sdtContent>
                  <w:p w14:paraId="5FEDCC3D" w14:textId="77777777" w:rsidR="009815CD" w:rsidRPr="002F188E" w:rsidRDefault="009815CD" w:rsidP="009815CD">
                    <w:pPr>
                      <w:pStyle w:val="ConsPlusNormal"/>
                      <w:ind w:firstLine="0"/>
                      <w:jc w:val="both"/>
                      <w:outlineLvl w:val="0"/>
                      <w:rPr>
                        <w:rFonts w:ascii="Times New Roman" w:hAnsi="Times New Roman" w:cs="Times New Roman"/>
                        <w:u w:val="single"/>
                      </w:rPr>
                    </w:pPr>
                    <w:r w:rsidRPr="002F188E">
                      <w:rPr>
                        <w:noProof/>
                      </w:rPr>
                      <w:fldChar w:fldCharType="begin"/>
                    </w:r>
                    <w:r w:rsidRPr="002F188E">
                      <w:rPr>
                        <w:noProof/>
                      </w:rPr>
                      <w:instrText xml:space="preserve"> MERGEFIELD "Электронная_почта_куратора_закупки" </w:instrText>
                    </w:r>
                    <w:r w:rsidRPr="002F188E">
                      <w:rPr>
                        <w:noProof/>
                      </w:rPr>
                      <w:fldChar w:fldCharType="separate"/>
                    </w:r>
                    <w:r w:rsidRPr="002F188E">
                      <w:rPr>
                        <w:rFonts w:ascii="Times New Roman" w:hAnsi="Times New Roman" w:cs="Times New Roman"/>
                      </w:rPr>
                      <w:t>Sharymova_IN@baikalenergy.com</w:t>
                    </w:r>
                  </w:p>
                  <w:p w14:paraId="40C116ED" w14:textId="77777777" w:rsidR="009815CD" w:rsidRDefault="009815CD" w:rsidP="009815CD">
                    <w:r w:rsidRPr="002F188E">
                      <w:rPr>
                        <w:noProof/>
                      </w:rPr>
                      <w:fldChar w:fldCharType="end"/>
                    </w:r>
                  </w:p>
                </w:sdtContent>
              </w:sdt>
              <w:p w14:paraId="4A9968F9" w14:textId="77777777" w:rsidR="005145AC" w:rsidRDefault="005145AC" w:rsidP="005145AC"/>
            </w:tc>
          </w:tr>
          <w:tr w:rsidR="005145AC" w:rsidRPr="000713B0" w14:paraId="1DC235CE" w14:textId="77777777" w:rsidTr="00287C2C">
            <w:trPr>
              <w:trHeight w:val="567"/>
            </w:trPr>
            <w:tc>
              <w:tcPr>
                <w:tcW w:w="851" w:type="dxa"/>
              </w:tcPr>
              <w:p w14:paraId="5D09E549" w14:textId="77777777" w:rsidR="005145AC" w:rsidRPr="000713B0" w:rsidRDefault="005145AC" w:rsidP="005145AC">
                <w:pPr>
                  <w:pStyle w:val="119"/>
                </w:pPr>
              </w:p>
            </w:tc>
            <w:tc>
              <w:tcPr>
                <w:tcW w:w="4111" w:type="dxa"/>
              </w:tcPr>
              <w:p w14:paraId="5FAE0AA4" w14:textId="77777777" w:rsidR="005145AC" w:rsidRDefault="00E27D65" w:rsidP="00E27D65">
                <w:r>
                  <w:t>Запланированная д</w:t>
                </w:r>
                <w:r w:rsidR="005145AC">
                  <w:t xml:space="preserve">ата и время рассмотрения заявок и </w:t>
                </w:r>
                <w:r w:rsidR="005145AC" w:rsidRPr="00CC4AEE">
                  <w:t>подведения итогов</w:t>
                </w:r>
                <w:r>
                  <w:t xml:space="preserve"> не ранее</w:t>
                </w:r>
              </w:p>
            </w:tc>
            <w:tc>
              <w:tcPr>
                <w:tcW w:w="4678" w:type="dxa"/>
              </w:tcPr>
              <w:p w14:paraId="32DB2FB6" w14:textId="3F731CEE" w:rsidR="005145AC" w:rsidRDefault="002F191C" w:rsidP="00956D83">
                <w:sdt>
                  <w:sdtPr>
                    <w:alias w:val="Дата и время подведения итогов"/>
                    <w:tag w:val="Дата и время подведения итогов"/>
                    <w:id w:val="1988423755"/>
                    <w:placeholder>
                      <w:docPart w:val="065CBEBA47D64784930A35EA41FEABA9"/>
                    </w:placeholder>
                    <w15:color w:val="FFFF00"/>
                    <w:date w:fullDate="2023-11-21T10:30:00Z">
                      <w:dateFormat w:val="dd.MM.yyyy H:mm"/>
                      <w:lid w:val="ru-RU"/>
                      <w:storeMappedDataAs w:val="dateTime"/>
                      <w:calendar w:val="gregorian"/>
                    </w:date>
                  </w:sdtPr>
                  <w:sdtEndPr/>
                  <w:sdtContent>
                    <w:r w:rsidR="00956D83">
                      <w:t>2</w:t>
                    </w:r>
                    <w:r w:rsidR="00FC26C3">
                      <w:t>1</w:t>
                    </w:r>
                    <w:r w:rsidR="009917F4">
                      <w:t>.</w:t>
                    </w:r>
                    <w:r w:rsidR="00FC26C3">
                      <w:t>11</w:t>
                    </w:r>
                    <w:r w:rsidR="009917F4">
                      <w:t>.202</w:t>
                    </w:r>
                    <w:r w:rsidR="00956D83">
                      <w:t>3</w:t>
                    </w:r>
                    <w:r w:rsidR="009917F4">
                      <w:t xml:space="preserve"> 1</w:t>
                    </w:r>
                    <w:r w:rsidR="00956D83">
                      <w:t>0</w:t>
                    </w:r>
                    <w:r w:rsidR="009815CD">
                      <w:t>:</w:t>
                    </w:r>
                    <w:r w:rsidR="00956D83">
                      <w:t>3</w:t>
                    </w:r>
                    <w:r w:rsidR="009815CD">
                      <w:t>0</w:t>
                    </w:r>
                  </w:sdtContent>
                </w:sdt>
                <w:r w:rsidR="005145AC">
                  <w:t xml:space="preserve"> по иркутскому времени</w:t>
                </w:r>
              </w:p>
            </w:tc>
          </w:tr>
          <w:tr w:rsidR="005145AC" w:rsidRPr="000713B0" w14:paraId="578E980A" w14:textId="77777777"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E96EDC3" w14:textId="77777777" w:rsidR="005145AC" w:rsidRPr="000713B0" w:rsidRDefault="005145AC" w:rsidP="005145AC">
                <w:pPr>
                  <w:pStyle w:val="119"/>
                </w:pPr>
              </w:p>
            </w:tc>
            <w:tc>
              <w:tcPr>
                <w:tcW w:w="4111" w:type="dxa"/>
              </w:tcPr>
              <w:p w14:paraId="3F2C2815" w14:textId="77777777"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54E2E5AEA09B48C0BD51F7823CDA4EDE"/>
                  </w:placeholder>
                  <w15:color w:val="FFFF00"/>
                </w:sdtPr>
                <w:sdtEndPr/>
                <w:sdtContent>
                  <w:p w14:paraId="1C0A8A18" w14:textId="77777777" w:rsidR="009815CD" w:rsidRDefault="009815CD" w:rsidP="009815CD"/>
                  <w:p w14:paraId="5B6073BD" w14:textId="77777777" w:rsidR="009815CD" w:rsidRDefault="002F191C" w:rsidP="009815CD">
                    <w:sdt>
                      <w:sdtPr>
                        <w:alias w:val="Место рассмотрения"/>
                        <w:tag w:val="Место рассмотрения"/>
                        <w:id w:val="1283454451"/>
                        <w:placeholder>
                          <w:docPart w:val="4726C8920E5D47CEBE4C784433059F26"/>
                        </w:placeholder>
                        <w15:color w:val="FFFF00"/>
                      </w:sdtPr>
                      <w:sdtEndPr/>
                      <w:sdtContent>
                        <w:proofErr w:type="spellStart"/>
                        <w:r w:rsidR="009815CD">
                          <w:t>г.Ангарск</w:t>
                        </w:r>
                        <w:proofErr w:type="spellEnd"/>
                        <w:r w:rsidR="009815CD">
                          <w:t>, ТЭЦ-9, ПЭО</w:t>
                        </w:r>
                      </w:sdtContent>
                    </w:sdt>
                    <w:r w:rsidR="009815CD">
                      <w:t xml:space="preserve"> (</w:t>
                    </w:r>
                    <w:sdt>
                      <w:sdtPr>
                        <w:alias w:val="Адрес местонахождения (юр. адрес) заказчика"/>
                        <w:tag w:val="Адрес местонахождения (юр. адрес) заказчика"/>
                        <w:id w:val="-686599126"/>
                        <w:placeholder>
                          <w:docPart w:val="A5F5F8B7E403467090D8D70B3B442B1E"/>
                        </w:placeholder>
                        <w15:color w:val="FFFF00"/>
                      </w:sdtPr>
                      <w:sdtEndPr/>
                      <w:sdtContent>
                        <w:r w:rsidR="009815CD" w:rsidRPr="002F188E">
                          <w:rPr>
                            <w:noProof/>
                          </w:rPr>
                          <w:fldChar w:fldCharType="begin"/>
                        </w:r>
                        <w:r w:rsidR="009815CD" w:rsidRPr="002F188E">
                          <w:rPr>
                            <w:noProof/>
                          </w:rPr>
                          <w:instrText xml:space="preserve"> MERGEFIELD "Местонахождение_заказчика" </w:instrText>
                        </w:r>
                        <w:r w:rsidR="009815CD" w:rsidRPr="002F188E">
                          <w:rPr>
                            <w:noProof/>
                          </w:rPr>
                          <w:fldChar w:fldCharType="separate"/>
                        </w:r>
                        <w:r w:rsidR="009815CD" w:rsidRPr="002F188E">
                          <w:rPr>
                            <w:noProof/>
                          </w:rPr>
                          <w:t>665800</w:t>
                        </w:r>
                        <w:r w:rsidR="009815CD" w:rsidRPr="002F188E">
                          <w:rPr>
                            <w:noProof/>
                          </w:rPr>
                          <w:fldChar w:fldCharType="end"/>
                        </w:r>
                        <w:r w:rsidR="009815CD" w:rsidRPr="002F188E">
                          <w:rPr>
                            <w:noProof/>
                          </w:rPr>
                          <w:t xml:space="preserve"> Иркутская область, город Ангарск, Второй промышленный массив, квартал 17 стр.163, ТЭЦ-9</w:t>
                        </w:r>
                        <w:r w:rsidR="009815CD">
                          <w:rPr>
                            <w:noProof/>
                          </w:rPr>
                          <w:t>)</w:t>
                        </w:r>
                      </w:sdtContent>
                    </w:sdt>
                  </w:p>
                  <w:p w14:paraId="1E44FC45" w14:textId="77777777" w:rsidR="005145AC" w:rsidRPr="000713B0" w:rsidRDefault="002F191C" w:rsidP="009815CD">
                    <w:pPr>
                      <w:rPr>
                        <w:noProof/>
                      </w:rPr>
                    </w:pPr>
                  </w:p>
                </w:sdtContent>
              </w:sdt>
            </w:tc>
          </w:tr>
        </w:tbl>
        <w:p w14:paraId="146BA196" w14:textId="77777777" w:rsidR="002440E7" w:rsidRDefault="002F191C" w:rsidP="005A7114"/>
      </w:sdtContent>
    </w:sdt>
    <w:p w14:paraId="0022A4D4" w14:textId="77777777"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14:paraId="4C1A085F" w14:textId="77777777" w:rsidR="006641A8" w:rsidRDefault="006641A8" w:rsidP="00845677">
      <w:pPr>
        <w:pStyle w:val="af4"/>
      </w:pPr>
    </w:p>
    <w:p w14:paraId="1DBFF690" w14:textId="77777777" w:rsidR="006C518D" w:rsidRPr="006C518D" w:rsidRDefault="006C518D" w:rsidP="006C518D">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000832DF" w:rsidRPr="00F25F60">
        <w:rPr>
          <w:color w:val="FF0000"/>
        </w:rPr>
        <w:t>.</w:t>
      </w:r>
      <w:r w:rsidRPr="006C518D">
        <w:rPr>
          <w:color w:val="FF0000"/>
        </w:rPr>
        <w:t>)</w:t>
      </w:r>
    </w:p>
    <w:p w14:paraId="6862B033" w14:textId="77777777" w:rsidR="00FD5F2A" w:rsidRPr="00FD5F2A" w:rsidRDefault="006C518D" w:rsidP="006C518D">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D0E9614" w14:textId="77777777" w:rsidR="00FD5F2A" w:rsidRPr="00845677" w:rsidRDefault="00FD5F2A" w:rsidP="00845677">
      <w:pPr>
        <w:pStyle w:val="af4"/>
      </w:pPr>
    </w:p>
    <w:p w14:paraId="23A05948" w14:textId="77777777"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598DD4BB" w14:textId="77777777" w:rsidR="00204828" w:rsidRPr="00721975" w:rsidRDefault="00204828" w:rsidP="00204828">
      <w:pPr>
        <w:pStyle w:val="affff3"/>
        <w:rPr>
          <w:color w:val="auto"/>
        </w:rPr>
        <w:sectPr w:rsidR="00204828" w:rsidRPr="00721975"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F15BD9" w:rsidRPr="00F15BD9">
        <w:rPr>
          <w:color w:val="auto"/>
        </w:rPr>
        <w:t>8 (800) 234-56</w:t>
      </w:r>
      <w:r w:rsidR="00F15BD9">
        <w:rPr>
          <w:color w:val="auto"/>
        </w:rPr>
        <w:t>-</w:t>
      </w:r>
      <w:r w:rsidR="00F15BD9" w:rsidRPr="00F15BD9">
        <w:rPr>
          <w:color w:val="auto"/>
        </w:rPr>
        <w:t>40</w:t>
      </w:r>
      <w:r w:rsidRPr="002E30A6">
        <w:rPr>
          <w:color w:val="auto"/>
        </w:rPr>
        <w:t xml:space="preserve">; электронная почта: </w:t>
      </w:r>
      <w:r w:rsidR="00F15BD9" w:rsidRPr="00F15BD9">
        <w:rPr>
          <w:color w:val="auto"/>
          <w:lang w:val="en-US"/>
        </w:rPr>
        <w:t>signal</w:t>
      </w:r>
      <w:r w:rsidR="00F15BD9" w:rsidRPr="00F15BD9">
        <w:rPr>
          <w:color w:val="auto"/>
        </w:rPr>
        <w:t>@</w:t>
      </w:r>
      <w:proofErr w:type="spellStart"/>
      <w:r w:rsidR="00F15BD9" w:rsidRPr="00F15BD9">
        <w:rPr>
          <w:color w:val="auto"/>
          <w:lang w:val="en-US"/>
        </w:rPr>
        <w:t>enplus</w:t>
      </w:r>
      <w:proofErr w:type="spellEnd"/>
      <w:r w:rsidR="00F15BD9" w:rsidRPr="00F15BD9">
        <w:rPr>
          <w:color w:val="auto"/>
        </w:rPr>
        <w:t>.</w:t>
      </w:r>
      <w:proofErr w:type="spellStart"/>
      <w:r w:rsidR="00F15BD9" w:rsidRPr="00F15BD9">
        <w:rPr>
          <w:color w:val="auto"/>
          <w:lang w:val="en-US"/>
        </w:rPr>
        <w:t>ru</w:t>
      </w:r>
      <w:proofErr w:type="spellEnd"/>
      <w:r w:rsidR="00721975">
        <w:rPr>
          <w:color w:val="auto"/>
        </w:rPr>
        <w:t>.</w:t>
      </w:r>
    </w:p>
    <w:p w14:paraId="3126DEE7" w14:textId="77777777" w:rsidR="00BC611E" w:rsidRDefault="00BC611E" w:rsidP="00BC611E">
      <w:pPr>
        <w:pStyle w:val="1"/>
      </w:pPr>
      <w:bookmarkStart w:id="3" w:name="_Toc74640259"/>
      <w:r w:rsidRPr="00536BD9">
        <w:lastRenderedPageBreak/>
        <w:t xml:space="preserve">Требования к </w:t>
      </w:r>
      <w:r>
        <w:t>предложению участника</w:t>
      </w:r>
      <w:bookmarkEnd w:id="3"/>
    </w:p>
    <w:p w14:paraId="3B421D02" w14:textId="77777777"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B43A7C0AE277487FBBFD59AA30951D5B"/>
        </w:placeholder>
        <w15:color w:val="FFFF00"/>
      </w:sdt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22421E43" w14:textId="77777777" w:rsidTr="00173337">
            <w:trPr>
              <w:tblCellSpacing w:w="42" w:type="dxa"/>
            </w:trPr>
            <w:tc>
              <w:tcPr>
                <w:tcW w:w="775" w:type="dxa"/>
                <w:vAlign w:val="center"/>
              </w:tcPr>
              <w:p w14:paraId="725FAE7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BB4014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08980B78BF734699BB1CCE13C905718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3A23E70" w14:textId="06B75302" w:rsidR="00BC611E" w:rsidRPr="004A11C7" w:rsidRDefault="00FC26C3" w:rsidP="00761996">
                    <w:pPr>
                      <w:pStyle w:val="111"/>
                      <w:numPr>
                        <w:ilvl w:val="0"/>
                        <w:numId w:val="0"/>
                      </w:numPr>
                      <w:spacing w:after="0" w:line="240" w:lineRule="auto"/>
                      <w:jc w:val="left"/>
                      <w:rPr>
                        <w:rFonts w:asciiTheme="minorHAnsi" w:hAnsiTheme="minorHAnsi"/>
                      </w:rPr>
                    </w:pPr>
                    <w:r w:rsidRPr="00FC26C3">
                      <w:t xml:space="preserve">Услуги по обследованию строительных конструкций каркаса (колонны, связи) главного корпуса ТЭЦ-9 в осях 19-27 ряда Г, с </w:t>
                    </w:r>
                    <w:proofErr w:type="spellStart"/>
                    <w:r w:rsidRPr="00FC26C3">
                      <w:t>отм</w:t>
                    </w:r>
                    <w:proofErr w:type="spellEnd"/>
                    <w:r w:rsidRPr="00FC26C3">
                      <w:t xml:space="preserve">. 42.00 до </w:t>
                    </w:r>
                    <w:proofErr w:type="spellStart"/>
                    <w:r w:rsidRPr="00FC26C3">
                      <w:t>отм</w:t>
                    </w:r>
                    <w:proofErr w:type="spellEnd"/>
                    <w:r w:rsidRPr="00FC26C3">
                      <w:t>. 48.00м. с целью определения состояния опорных металлоконструкций кранового пути козлового крана ККТ-8 и разработке мероприятий по ремонту опорных металлоконструкций</w:t>
                    </w:r>
                  </w:p>
                </w:tc>
              </w:sdtContent>
            </w:sdt>
          </w:tr>
          <w:tr w:rsidR="00BC611E" w:rsidRPr="00B56B74" w14:paraId="26F27470" w14:textId="77777777" w:rsidTr="00173337">
            <w:trPr>
              <w:tblCellSpacing w:w="42" w:type="dxa"/>
            </w:trPr>
            <w:tc>
              <w:tcPr>
                <w:tcW w:w="775" w:type="dxa"/>
                <w:vAlign w:val="center"/>
              </w:tcPr>
              <w:p w14:paraId="5D8FC66E"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FBC5ED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88F9276" w14:textId="77777777" w:rsidR="00BC611E" w:rsidRPr="004A11C7" w:rsidRDefault="002F191C" w:rsidP="00761996">
                <w:pPr>
                  <w:pStyle w:val="111"/>
                  <w:numPr>
                    <w:ilvl w:val="0"/>
                    <w:numId w:val="0"/>
                  </w:numPr>
                  <w:spacing w:after="0" w:line="240" w:lineRule="auto"/>
                  <w:jc w:val="left"/>
                  <w:rPr>
                    <w:rFonts w:asciiTheme="minorHAnsi" w:hAnsiTheme="minorHAnsi"/>
                  </w:rPr>
                </w:pPr>
                <w:sdt>
                  <w:sdtPr>
                    <w:id w:val="746076858"/>
                    <w:placeholder>
                      <w:docPart w:val="1FE626D16EE84D2CA6D1D14ECABD4BEC"/>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0A2D62">
                      <w:rPr>
                        <w:rFonts w:asciiTheme="minorHAnsi" w:hAnsiTheme="minorHAnsi"/>
                        <w:noProof/>
                      </w:rPr>
                      <w:t>«</w:t>
                    </w:r>
                    <w:r w:rsidR="00761996">
                      <w:rPr>
                        <w:rFonts w:asciiTheme="minorHAnsi" w:hAnsiTheme="minorHAnsi"/>
                        <w:noProof/>
                      </w:rPr>
                      <w:t>1</w:t>
                    </w:r>
                    <w:r w:rsidR="000A2D62">
                      <w:rPr>
                        <w:rFonts w:asciiTheme="minorHAnsi" w:hAnsiTheme="minorHAnsi"/>
                        <w:noProof/>
                      </w:rPr>
                      <w:t>»</w:t>
                    </w:r>
                    <w:r w:rsidR="00BC611E" w:rsidRPr="004A11C7">
                      <w:rPr>
                        <w:noProof/>
                      </w:rPr>
                      <w:fldChar w:fldCharType="end"/>
                    </w:r>
                  </w:sdtContent>
                </w:sdt>
              </w:p>
            </w:tc>
          </w:tr>
          <w:tr w:rsidR="00BC611E" w:rsidRPr="00B56B74" w14:paraId="38B10665" w14:textId="77777777" w:rsidTr="00173337">
            <w:trPr>
              <w:tblCellSpacing w:w="42" w:type="dxa"/>
            </w:trPr>
            <w:tc>
              <w:tcPr>
                <w:tcW w:w="775" w:type="dxa"/>
                <w:vAlign w:val="center"/>
              </w:tcPr>
              <w:p w14:paraId="3E69AFA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85422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7CDE58AB48CA41DFBA4CC52AFD56B5D8"/>
                </w:placeholder>
                <w:showingPlcHd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E47EF38" w14:textId="641D383C" w:rsidR="00BC611E" w:rsidRPr="004A11C7" w:rsidRDefault="00FC26C3" w:rsidP="00761996">
                    <w:pPr>
                      <w:pStyle w:val="111"/>
                      <w:numPr>
                        <w:ilvl w:val="0"/>
                        <w:numId w:val="0"/>
                      </w:numPr>
                      <w:spacing w:after="0" w:line="240" w:lineRule="auto"/>
                      <w:jc w:val="left"/>
                      <w:rPr>
                        <w:rFonts w:asciiTheme="minorHAnsi" w:hAnsiTheme="minorHAnsi"/>
                      </w:rPr>
                    </w:pPr>
                    <w:r w:rsidRPr="00853F0C">
                      <w:rPr>
                        <w:rStyle w:val="affff5"/>
                      </w:rPr>
                      <w:t>Место для ввода текста.</w:t>
                    </w:r>
                  </w:p>
                </w:tc>
              </w:sdtContent>
            </w:sdt>
          </w:tr>
          <w:tr w:rsidR="00BC611E" w:rsidRPr="00B56B74" w14:paraId="11B6F9CF" w14:textId="77777777" w:rsidTr="00173337">
            <w:trPr>
              <w:tblCellSpacing w:w="42" w:type="dxa"/>
            </w:trPr>
            <w:tc>
              <w:tcPr>
                <w:tcW w:w="775" w:type="dxa"/>
                <w:vAlign w:val="center"/>
              </w:tcPr>
              <w:p w14:paraId="7A4F1C5E"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8002D85"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2994CFF422EE453C8464005047877FD9"/>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9DF2C65" w14:textId="755547E0" w:rsidR="00BC611E" w:rsidRPr="004A11C7" w:rsidRDefault="00FC26C3" w:rsidP="00956D83">
                    <w:pPr>
                      <w:pStyle w:val="111"/>
                      <w:numPr>
                        <w:ilvl w:val="0"/>
                        <w:numId w:val="0"/>
                      </w:numPr>
                      <w:spacing w:after="0" w:line="240" w:lineRule="auto"/>
                      <w:jc w:val="left"/>
                      <w:rPr>
                        <w:rFonts w:asciiTheme="minorHAnsi" w:hAnsiTheme="minorHAnsi"/>
                      </w:rPr>
                    </w:pPr>
                    <w:r>
                      <w:t>С даты заключения договора по 31.12.2023</w:t>
                    </w:r>
                  </w:p>
                </w:tc>
              </w:sdtContent>
            </w:sdt>
          </w:tr>
          <w:tr w:rsidR="00891AE7" w:rsidRPr="004A11C7" w14:paraId="3A623B01" w14:textId="77777777" w:rsidTr="00891AE7">
            <w:trPr>
              <w:tblCellSpacing w:w="42" w:type="dxa"/>
            </w:trPr>
            <w:tc>
              <w:tcPr>
                <w:tcW w:w="775" w:type="dxa"/>
                <w:vAlign w:val="center"/>
              </w:tcPr>
              <w:p w14:paraId="339A28E1" w14:textId="77777777" w:rsidR="00891AE7" w:rsidRPr="00B56B74" w:rsidRDefault="00891AE7" w:rsidP="00891AE7">
                <w:pPr>
                  <w:pStyle w:val="111"/>
                  <w:rPr>
                    <w:rFonts w:asciiTheme="minorHAnsi" w:hAnsiTheme="minorHAnsi"/>
                  </w:rPr>
                </w:pPr>
              </w:p>
            </w:tc>
            <w:tc>
              <w:tcPr>
                <w:tcW w:w="2893" w:type="dxa"/>
                <w:tcMar>
                  <w:left w:w="85" w:type="dxa"/>
                </w:tcMar>
                <w:vAlign w:val="center"/>
              </w:tcPr>
              <w:p w14:paraId="3C1F1FCC" w14:textId="77777777" w:rsidR="00891AE7" w:rsidRPr="00B56B74" w:rsidRDefault="005F75ED" w:rsidP="00891AE7">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113A9B5" w14:textId="77777777" w:rsidR="00891AE7" w:rsidRPr="004A11C7" w:rsidRDefault="009917F4" w:rsidP="009917F4">
                <w:pPr>
                  <w:pStyle w:val="111"/>
                  <w:numPr>
                    <w:ilvl w:val="0"/>
                    <w:numId w:val="0"/>
                  </w:numPr>
                  <w:spacing w:after="0" w:line="240" w:lineRule="auto"/>
                  <w:jc w:val="left"/>
                  <w:rPr>
                    <w:rFonts w:asciiTheme="minorHAnsi" w:hAnsiTheme="minorHAnsi"/>
                  </w:rPr>
                </w:pPr>
                <w:r>
                  <w:t>Не предусмотрено</w:t>
                </w:r>
                <w:r w:rsidR="005F75ED">
                  <w:fldChar w:fldCharType="begin"/>
                </w:r>
                <w:r w:rsidR="005F75ED">
                  <w:rPr>
                    <w:rFonts w:asciiTheme="minorHAnsi" w:hAnsiTheme="minorHAnsi"/>
                  </w:rPr>
                  <w:instrText xml:space="preserve"> MERGEFIELD Качество_результата_работ_услуг </w:instrText>
                </w:r>
                <w:r w:rsidR="005F75ED">
                  <w:fldChar w:fldCharType="end"/>
                </w:r>
              </w:p>
            </w:tc>
          </w:tr>
          <w:tr w:rsidR="006919A5" w:rsidRPr="00956D83" w14:paraId="71431484" w14:textId="77777777" w:rsidTr="00173337">
            <w:trPr>
              <w:tblCellSpacing w:w="42" w:type="dxa"/>
            </w:trPr>
            <w:tc>
              <w:tcPr>
                <w:tcW w:w="775" w:type="dxa"/>
                <w:vAlign w:val="center"/>
              </w:tcPr>
              <w:p w14:paraId="657E5C52" w14:textId="77777777" w:rsidR="006919A5" w:rsidRPr="00956D83" w:rsidRDefault="006919A5" w:rsidP="006919A5">
                <w:pPr>
                  <w:pStyle w:val="111"/>
                  <w:rPr>
                    <w:rFonts w:asciiTheme="minorHAnsi" w:hAnsiTheme="minorHAnsi"/>
                    <w:b/>
                  </w:rPr>
                </w:pPr>
              </w:p>
            </w:tc>
            <w:tc>
              <w:tcPr>
                <w:tcW w:w="2893" w:type="dxa"/>
                <w:tcMar>
                  <w:left w:w="85" w:type="dxa"/>
                </w:tcMar>
                <w:vAlign w:val="center"/>
              </w:tcPr>
              <w:p w14:paraId="3BA89027" w14:textId="77777777" w:rsidR="006919A5" w:rsidRPr="00956D83" w:rsidRDefault="006919A5" w:rsidP="006919A5">
                <w:pPr>
                  <w:pStyle w:val="111"/>
                  <w:numPr>
                    <w:ilvl w:val="0"/>
                    <w:numId w:val="0"/>
                  </w:numPr>
                  <w:suppressAutoHyphens/>
                  <w:spacing w:after="0" w:line="240" w:lineRule="auto"/>
                  <w:jc w:val="left"/>
                  <w:rPr>
                    <w:rFonts w:asciiTheme="minorHAnsi" w:hAnsiTheme="minorHAnsi"/>
                    <w:b/>
                  </w:rPr>
                </w:pPr>
                <w:r w:rsidRPr="00956D83">
                  <w:rPr>
                    <w:rFonts w:asciiTheme="minorHAnsi" w:hAnsiTheme="minorHAnsi" w:cs="Calibri"/>
                    <w:b/>
                    <w:color w:val="000000"/>
                  </w:rPr>
                  <w:t>Цена договора</w:t>
                </w:r>
              </w:p>
            </w:tc>
            <w:sdt>
              <w:sdtPr>
                <w:rPr>
                  <w:b/>
                </w:rPr>
                <w:alias w:val="Цена договора"/>
                <w:tag w:val="Цена договора"/>
                <w:id w:val="-1222517948"/>
                <w:placeholder>
                  <w:docPart w:val="3A129D69921E4360BCB32F74699CEF2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CAF0441" w14:textId="26FB61DA" w:rsidR="006919A5" w:rsidRPr="00956D83" w:rsidRDefault="00B81225" w:rsidP="00956D83">
                    <w:pPr>
                      <w:pStyle w:val="111"/>
                      <w:numPr>
                        <w:ilvl w:val="0"/>
                        <w:numId w:val="0"/>
                      </w:numPr>
                      <w:spacing w:after="0" w:line="240" w:lineRule="auto"/>
                      <w:jc w:val="left"/>
                      <w:rPr>
                        <w:rFonts w:asciiTheme="minorHAnsi" w:hAnsiTheme="minorHAnsi"/>
                        <w:b/>
                      </w:rPr>
                    </w:pPr>
                    <w:r w:rsidRPr="00956D83">
                      <w:rPr>
                        <w:b/>
                      </w:rPr>
                      <w:fldChar w:fldCharType="begin"/>
                    </w:r>
                    <w:r w:rsidRPr="00956D83">
                      <w:rPr>
                        <w:b/>
                      </w:rPr>
                      <w:instrText xml:space="preserve"> MERGEFIELD "Возможность_превышения_НМЦД_315" </w:instrText>
                    </w:r>
                    <w:r w:rsidRPr="00956D83">
                      <w:rPr>
                        <w:b/>
                      </w:rPr>
                      <w:fldChar w:fldCharType="separate"/>
                    </w:r>
                    <w:r w:rsidR="00761996" w:rsidRPr="00956D83">
                      <w:rPr>
                        <w:b/>
                        <w:noProof/>
                      </w:rPr>
                      <w:t>не более</w:t>
                    </w:r>
                    <w:r w:rsidR="00956D83">
                      <w:rPr>
                        <w:b/>
                        <w:noProof/>
                      </w:rPr>
                      <w:t xml:space="preserve">  </w:t>
                    </w:r>
                    <w:r w:rsidR="00FC26C3">
                      <w:rPr>
                        <w:b/>
                        <w:noProof/>
                      </w:rPr>
                      <w:t>635 594</w:t>
                    </w:r>
                    <w:r w:rsidRPr="00956D83">
                      <w:rPr>
                        <w:b/>
                        <w:noProof/>
                      </w:rPr>
                      <w:fldChar w:fldCharType="end"/>
                    </w:r>
                    <w:r w:rsidR="00FC26C3">
                      <w:rPr>
                        <w:b/>
                        <w:noProof/>
                      </w:rPr>
                      <w:t>,00</w:t>
                    </w:r>
                    <w:r w:rsidR="00761996" w:rsidRPr="00956D83">
                      <w:rPr>
                        <w:b/>
                        <w:noProof/>
                      </w:rPr>
                      <w:t>рублей без НДС</w:t>
                    </w:r>
                  </w:p>
                </w:tc>
              </w:sdtContent>
            </w:sdt>
          </w:tr>
          <w:tr w:rsidR="00BC611E" w:rsidRPr="00B56B74" w14:paraId="2A7889F1" w14:textId="77777777" w:rsidTr="00173337">
            <w:trPr>
              <w:tblCellSpacing w:w="42" w:type="dxa"/>
            </w:trPr>
            <w:tc>
              <w:tcPr>
                <w:tcW w:w="775" w:type="dxa"/>
                <w:vAlign w:val="center"/>
              </w:tcPr>
              <w:p w14:paraId="3577032A"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1C13BCC"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71CFA498493426B8BD23AC731261D6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D1FDD45" w14:textId="77777777" w:rsidR="00BC611E" w:rsidRPr="004A11C7" w:rsidRDefault="00761996" w:rsidP="00761996">
                    <w:pPr>
                      <w:pStyle w:val="111"/>
                      <w:numPr>
                        <w:ilvl w:val="0"/>
                        <w:numId w:val="0"/>
                      </w:numPr>
                      <w:spacing w:after="0" w:line="240" w:lineRule="auto"/>
                      <w:jc w:val="left"/>
                      <w:rPr>
                        <w:rFonts w:asciiTheme="minorHAnsi" w:hAnsiTheme="minorHAnsi"/>
                      </w:rPr>
                    </w:pPr>
                    <w:r>
                      <w:t>Безналичный расчет</w:t>
                    </w:r>
                    <w:r w:rsidR="00BC611E" w:rsidRPr="004A11C7">
                      <w:rPr>
                        <w:noProof/>
                      </w:rPr>
                      <w:fldChar w:fldCharType="begin"/>
                    </w:r>
                    <w:r w:rsidR="00BC611E" w:rsidRPr="004A11C7">
                      <w:rPr>
                        <w:rFonts w:asciiTheme="minorHAnsi" w:hAnsiTheme="minorHAnsi"/>
                        <w:noProof/>
                      </w:rPr>
                      <w:instrText xml:space="preserve"> MERGEFIELD "Форма_оплаты_продукции" </w:instrText>
                    </w:r>
                    <w:r w:rsidR="00BC611E" w:rsidRPr="004A11C7">
                      <w:rPr>
                        <w:noProof/>
                      </w:rPr>
                      <w:fldChar w:fldCharType="end"/>
                    </w:r>
                  </w:p>
                </w:tc>
              </w:sdtContent>
            </w:sdt>
          </w:tr>
          <w:tr w:rsidR="00BC611E" w:rsidRPr="00B56B74" w14:paraId="413315F1" w14:textId="77777777" w:rsidTr="00173337">
            <w:trPr>
              <w:tblCellSpacing w:w="42" w:type="dxa"/>
            </w:trPr>
            <w:tc>
              <w:tcPr>
                <w:tcW w:w="775" w:type="dxa"/>
                <w:vAlign w:val="center"/>
              </w:tcPr>
              <w:p w14:paraId="6D50AF46"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B6110A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13916E6060BC42FC993CA5B4EC7B6B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C7E899" w14:textId="77777777" w:rsidR="00BC611E" w:rsidRPr="004A11C7" w:rsidRDefault="00761996" w:rsidP="00761996">
                    <w:pPr>
                      <w:pStyle w:val="111"/>
                      <w:numPr>
                        <w:ilvl w:val="0"/>
                        <w:numId w:val="0"/>
                      </w:numPr>
                      <w:spacing w:after="0" w:line="240" w:lineRule="auto"/>
                      <w:jc w:val="left"/>
                      <w:rPr>
                        <w:rFonts w:asciiTheme="minorHAnsi" w:hAnsiTheme="minorHAnsi"/>
                      </w:rPr>
                    </w:pPr>
                    <w:r>
                      <w:t>7 рабочих дней с даты подписания акта сдачи-приемки услуг</w:t>
                    </w:r>
                    <w:r w:rsidR="00BC611E" w:rsidRPr="004A11C7">
                      <w:rPr>
                        <w:noProof/>
                      </w:rPr>
                      <w:fldChar w:fldCharType="begin"/>
                    </w:r>
                    <w:r w:rsidR="00BC611E" w:rsidRPr="004A11C7">
                      <w:rPr>
                        <w:rFonts w:asciiTheme="minorHAnsi" w:hAnsiTheme="minorHAnsi"/>
                        <w:noProof/>
                      </w:rPr>
                      <w:instrText xml:space="preserve"> MERGEFIELD "Сроки_оплаты_продукции" </w:instrText>
                    </w:r>
                    <w:r w:rsidR="00BC611E" w:rsidRPr="004A11C7">
                      <w:rPr>
                        <w:noProof/>
                      </w:rPr>
                      <w:fldChar w:fldCharType="end"/>
                    </w:r>
                  </w:p>
                </w:tc>
              </w:sdtContent>
            </w:sdt>
          </w:tr>
          <w:tr w:rsidR="00BC611E" w:rsidRPr="00B56B74" w14:paraId="6A618AF8" w14:textId="77777777" w:rsidTr="00173337">
            <w:trPr>
              <w:tblCellSpacing w:w="42" w:type="dxa"/>
            </w:trPr>
            <w:tc>
              <w:tcPr>
                <w:tcW w:w="775" w:type="dxa"/>
                <w:vAlign w:val="center"/>
              </w:tcPr>
              <w:p w14:paraId="5FDD88A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0D0612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FA14A6282B884BBAA5FB330CAAE97130"/>
                </w:placeholder>
                <w15:color w:val="FFFF00"/>
              </w:sdtPr>
              <w:sdtEndPr/>
              <w:sdtContent>
                <w:sdt>
                  <w:sdtPr>
                    <w:id w:val="-1421950476"/>
                    <w:placeholder>
                      <w:docPart w:val="C77C5E037E354D0FA625F94E6F64494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2C2A59" w14:textId="77777777" w:rsidR="00BC611E" w:rsidRPr="004A11C7" w:rsidRDefault="00761996" w:rsidP="00761996">
                        <w:pPr>
                          <w:pStyle w:val="111"/>
                          <w:numPr>
                            <w:ilvl w:val="0"/>
                            <w:numId w:val="0"/>
                          </w:numPr>
                          <w:spacing w:after="0" w:line="240" w:lineRule="auto"/>
                          <w:jc w:val="left"/>
                          <w:rPr>
                            <w:rFonts w:asciiTheme="minorHAnsi" w:hAnsiTheme="minorHAnsi"/>
                          </w:rPr>
                        </w:pPr>
                        <w:r>
                          <w:t>После  подписания акта сдачи-приемки услуг</w:t>
                        </w: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end"/>
                        </w:r>
                      </w:p>
                    </w:tc>
                  </w:sdtContent>
                </w:sdt>
              </w:sdtContent>
            </w:sdt>
          </w:tr>
          <w:tr w:rsidR="00BC611E" w:rsidRPr="00B56B74" w14:paraId="3C48AFD5" w14:textId="77777777" w:rsidTr="00173337">
            <w:trPr>
              <w:tblCellSpacing w:w="42" w:type="dxa"/>
            </w:trPr>
            <w:tc>
              <w:tcPr>
                <w:tcW w:w="775" w:type="dxa"/>
                <w:vAlign w:val="center"/>
              </w:tcPr>
              <w:p w14:paraId="3B1D48DA"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80973A"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155A7088E9D04303882B04FDC56303F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9368992" w14:textId="77777777" w:rsidR="00BC611E" w:rsidRPr="004A11C7" w:rsidRDefault="009917F4" w:rsidP="009917F4">
                    <w:pPr>
                      <w:pStyle w:val="111"/>
                      <w:numPr>
                        <w:ilvl w:val="0"/>
                        <w:numId w:val="0"/>
                      </w:numPr>
                      <w:spacing w:after="0" w:line="240" w:lineRule="auto"/>
                      <w:jc w:val="left"/>
                      <w:rPr>
                        <w:rFonts w:asciiTheme="minorHAnsi" w:hAnsiTheme="minorHAnsi"/>
                      </w:rPr>
                    </w:pPr>
                    <w:r>
                      <w:t>-</w:t>
                    </w:r>
                  </w:p>
                </w:tc>
              </w:sdtContent>
            </w:sdt>
          </w:tr>
          <w:tr w:rsidR="00BC611E" w:rsidRPr="00B56B74" w14:paraId="1CFEF8C0" w14:textId="77777777" w:rsidTr="00173337">
            <w:trPr>
              <w:tblCellSpacing w:w="42" w:type="dxa"/>
            </w:trPr>
            <w:tc>
              <w:tcPr>
                <w:tcW w:w="775" w:type="dxa"/>
                <w:vAlign w:val="center"/>
              </w:tcPr>
              <w:p w14:paraId="4B8E59B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F14AB6E"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7016EA8" w14:textId="77777777" w:rsidR="00BC611E" w:rsidRPr="004A11C7" w:rsidRDefault="00761996" w:rsidP="00761996">
                <w:pPr>
                  <w:pStyle w:val="111"/>
                  <w:numPr>
                    <w:ilvl w:val="0"/>
                    <w:numId w:val="0"/>
                  </w:numPr>
                  <w:spacing w:after="0" w:line="240" w:lineRule="auto"/>
                  <w:jc w:val="left"/>
                  <w:rPr>
                    <w:rFonts w:asciiTheme="minorHAnsi" w:hAnsiTheme="minorHAnsi"/>
                  </w:rPr>
                </w:pPr>
                <w:r>
                  <w:rPr>
                    <w:rFonts w:asciiTheme="minorHAnsi" w:hAnsiTheme="minorHAnsi"/>
                  </w:rPr>
                  <w:t>Не предусмотрен</w:t>
                </w:r>
              </w:p>
            </w:tc>
          </w:tr>
          <w:tr w:rsidR="006919A5" w:rsidRPr="00B56B74" w14:paraId="6B15F433" w14:textId="77777777" w:rsidTr="00173337">
            <w:trPr>
              <w:tblCellSpacing w:w="42" w:type="dxa"/>
            </w:trPr>
            <w:tc>
              <w:tcPr>
                <w:tcW w:w="775" w:type="dxa"/>
                <w:vAlign w:val="center"/>
              </w:tcPr>
              <w:p w14:paraId="7C99AFCB" w14:textId="77777777" w:rsidR="006919A5" w:rsidRPr="00B56B74" w:rsidRDefault="006919A5" w:rsidP="006919A5">
                <w:pPr>
                  <w:pStyle w:val="111"/>
                </w:pPr>
              </w:p>
            </w:tc>
            <w:tc>
              <w:tcPr>
                <w:tcW w:w="2893" w:type="dxa"/>
                <w:tcMar>
                  <w:left w:w="85" w:type="dxa"/>
                </w:tcMar>
                <w:vAlign w:val="center"/>
              </w:tcPr>
              <w:p w14:paraId="2EF9FAFB" w14:textId="77777777" w:rsidR="006919A5" w:rsidRDefault="006919A5" w:rsidP="006919A5">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71E28F4" w14:textId="77777777" w:rsidR="006919A5" w:rsidRPr="0055380A" w:rsidRDefault="009917F4" w:rsidP="009917F4">
                <w:pPr>
                  <w:pStyle w:val="111"/>
                  <w:numPr>
                    <w:ilvl w:val="0"/>
                    <w:numId w:val="0"/>
                  </w:numPr>
                  <w:spacing w:after="0" w:line="240" w:lineRule="auto"/>
                  <w:jc w:val="left"/>
                  <w:rPr>
                    <w:noProof/>
                  </w:rPr>
                </w:pPr>
                <w:r>
                  <w:rPr>
                    <w:noProof/>
                  </w:rPr>
                  <w:t>-</w:t>
                </w:r>
              </w:p>
            </w:tc>
          </w:tr>
          <w:tr w:rsidR="00872F73" w:rsidRPr="00B56B74" w14:paraId="7D68857D" w14:textId="77777777" w:rsidTr="00173337">
            <w:trPr>
              <w:tblCellSpacing w:w="42" w:type="dxa"/>
            </w:trPr>
            <w:tc>
              <w:tcPr>
                <w:tcW w:w="775" w:type="dxa"/>
                <w:vAlign w:val="center"/>
              </w:tcPr>
              <w:p w14:paraId="44464762" w14:textId="77777777" w:rsidR="00872F73" w:rsidRPr="00B56B74" w:rsidRDefault="00872F73" w:rsidP="00872F73">
                <w:pPr>
                  <w:pStyle w:val="111"/>
                </w:pPr>
              </w:p>
            </w:tc>
            <w:tc>
              <w:tcPr>
                <w:tcW w:w="2893" w:type="dxa"/>
                <w:tcMar>
                  <w:left w:w="85" w:type="dxa"/>
                </w:tcMar>
                <w:vAlign w:val="center"/>
              </w:tcPr>
              <w:p w14:paraId="572D4202" w14:textId="77777777" w:rsidR="00872F73" w:rsidRPr="00B56B74" w:rsidRDefault="00872F73" w:rsidP="00872F73">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E4A2489" w14:textId="77777777" w:rsidR="00872F73" w:rsidRPr="004A11C7" w:rsidRDefault="009917F4" w:rsidP="00872F73">
                <w:pPr>
                  <w:pStyle w:val="111"/>
                  <w:numPr>
                    <w:ilvl w:val="0"/>
                    <w:numId w:val="0"/>
                  </w:numPr>
                  <w:spacing w:after="0" w:line="240" w:lineRule="auto"/>
                  <w:jc w:val="left"/>
                </w:pPr>
                <w:r>
                  <w:t>-</w:t>
                </w:r>
              </w:p>
            </w:tc>
          </w:tr>
        </w:tbl>
      </w:sdtContent>
    </w:sdt>
    <w:p w14:paraId="2DD61801" w14:textId="77777777"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762E9B864D04432FB89D6371497FAA85"/>
        </w:placeholder>
        <w15:color w:val="FFFF00"/>
      </w:sdtPr>
      <w:sdtEndPr/>
      <w:sdtContent>
        <w:p w14:paraId="0963A121" w14:textId="77777777"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0A2D62">
            <w:rPr>
              <w:noProof/>
            </w:rPr>
            <w:t>«Требования_безопасности»</w:t>
          </w:r>
          <w:r>
            <w:rPr>
              <w:noProof/>
            </w:rPr>
            <w:fldChar w:fldCharType="end"/>
          </w:r>
          <w:r w:rsidR="00ED39AC">
            <w:rPr>
              <w:noProof/>
            </w:rPr>
            <w:t xml:space="preserve"> не предусмотрены</w:t>
          </w:r>
        </w:p>
      </w:sdtContent>
    </w:sdt>
    <w:p w14:paraId="4E291C65" w14:textId="77777777" w:rsidR="00BC611E" w:rsidRDefault="00BC611E" w:rsidP="00BC611E">
      <w:pPr>
        <w:pStyle w:val="113"/>
      </w:pPr>
      <w:r>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B43A7C0AE277487FBBFD59AA30951D5B"/>
        </w:placeholder>
        <w15:color w:val="FFFF00"/>
      </w:sdtPr>
      <w:sdtEndPr/>
      <w:sdtContent>
        <w:p w14:paraId="1A332B61" w14:textId="77777777" w:rsidR="0078543A" w:rsidRDefault="00204828"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14:paraId="3813F62A" w14:textId="77777777" w:rsidR="00BC611E" w:rsidRPr="00204828" w:rsidRDefault="00204828" w:rsidP="00204828">
          <w:pPr>
            <w:pStyle w:val="1113"/>
            <w:rPr>
              <w:color w:val="auto"/>
            </w:rPr>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Pr="002E30A6">
            <w:rPr>
              <w:color w:val="auto"/>
            </w:rPr>
            <w:t>.</w:t>
          </w:r>
        </w:p>
      </w:sdtContent>
    </w:sdt>
    <w:p w14:paraId="70D77F7F" w14:textId="77777777"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14:paraId="16432DF7" w14:textId="77777777" w:rsidR="00BE3194" w:rsidRDefault="00BE3194" w:rsidP="00BE3194">
      <w:pPr>
        <w:pStyle w:val="1"/>
      </w:pPr>
      <w:bookmarkStart w:id="4" w:name="_Ref534988715"/>
      <w:bookmarkStart w:id="5" w:name="_Toc74640260"/>
      <w:r w:rsidRPr="007872F0">
        <w:lastRenderedPageBreak/>
        <w:t xml:space="preserve">Требования к участникам </w:t>
      </w:r>
      <w:r>
        <w:t>закупки</w:t>
      </w:r>
      <w:bookmarkEnd w:id="4"/>
      <w:bookmarkEnd w:id="5"/>
    </w:p>
    <w:p w14:paraId="2A4715E7" w14:textId="77777777" w:rsidR="00BE3194" w:rsidRDefault="006F2981" w:rsidP="002B3785">
      <w:pPr>
        <w:pStyle w:val="113"/>
      </w:pPr>
      <w:bookmarkStart w:id="6" w:name="_Ref536436102"/>
      <w:r>
        <w:t>Перечень</w:t>
      </w:r>
      <w:r w:rsidR="00B377D5" w:rsidRPr="00B377D5">
        <w:t xml:space="preserve"> </w:t>
      </w:r>
      <w:r w:rsidR="00B377D5">
        <w:t>общих</w:t>
      </w:r>
      <w:r>
        <w:t xml:space="preserve"> т</w:t>
      </w:r>
      <w:r w:rsidR="00B27C69">
        <w:t>ребований к участникам закупки</w:t>
      </w:r>
      <w:bookmarkEnd w:id="6"/>
    </w:p>
    <w:tbl>
      <w:tblPr>
        <w:tblStyle w:val="affffb"/>
        <w:tblW w:w="9356" w:type="dxa"/>
        <w:tblLayout w:type="fixed"/>
        <w:tblLook w:val="04A0" w:firstRow="1" w:lastRow="0" w:firstColumn="1" w:lastColumn="0" w:noHBand="0" w:noVBand="1"/>
      </w:tblPr>
      <w:tblGrid>
        <w:gridCol w:w="405"/>
        <w:gridCol w:w="3706"/>
        <w:gridCol w:w="5245"/>
      </w:tblGrid>
      <w:tr w:rsidR="0047532E" w14:paraId="4CBDCD03" w14:textId="77777777" w:rsidTr="00E673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420091A" w14:textId="77777777" w:rsidR="0047532E" w:rsidRPr="0047532E" w:rsidRDefault="0047532E" w:rsidP="004F0C97">
            <w:pPr>
              <w:suppressAutoHyphens/>
            </w:pPr>
            <w:r w:rsidRPr="0047532E">
              <w:t>№</w:t>
            </w:r>
          </w:p>
        </w:tc>
        <w:tc>
          <w:tcPr>
            <w:tcW w:w="3706" w:type="dxa"/>
            <w:vAlign w:val="center"/>
          </w:tcPr>
          <w:p w14:paraId="5C09D72D" w14:textId="77777777"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14:paraId="0090C40D" w14:textId="77777777"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14:paraId="39CFE1B7" w14:textId="77777777" w:rsidTr="00E6737E">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86EBEF7" w14:textId="77777777" w:rsidR="0078597D" w:rsidRPr="0057727C" w:rsidRDefault="0078597D" w:rsidP="00E6737E">
            <w:pPr>
              <w:pStyle w:val="ac"/>
              <w:numPr>
                <w:ilvl w:val="0"/>
                <w:numId w:val="6"/>
              </w:numPr>
              <w:suppressAutoHyphens/>
              <w:jc w:val="both"/>
            </w:pPr>
          </w:p>
        </w:tc>
        <w:tc>
          <w:tcPr>
            <w:tcW w:w="3706" w:type="dxa"/>
            <w:vAlign w:val="center"/>
          </w:tcPr>
          <w:p w14:paraId="3BA0C4A0" w14:textId="77777777" w:rsidR="0078597D" w:rsidRPr="007A6892" w:rsidRDefault="0078597D" w:rsidP="00E6737E">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B43A7C0AE277487FBBFD59AA30951D5B"/>
              </w:placeholder>
              <w15:color w:val="FFFF00"/>
            </w:sdtPr>
            <w:sdtEndPr/>
            <w:sdtContent>
              <w:p w14:paraId="21A3FF20" w14:textId="77777777" w:rsidR="00967A80"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2"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14:paraId="2B7F2FAA" w14:textId="77777777" w:rsidR="00476CD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14:paraId="495459B5" w14:textId="77777777" w:rsidR="00DF3CC5" w:rsidRPr="00D73D97" w:rsidRDefault="00476CD1"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14:paraId="4402637F" w14:textId="77777777" w:rsidR="00C5120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14:paraId="2AAFEACF" w14:textId="007FC3E5" w:rsidR="006A2440" w:rsidRDefault="00C51201" w:rsidP="00E6737E">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D01A14">
                  <w:rPr>
                    <w:rStyle w:val="affff"/>
                  </w:rPr>
                  <w:t>5.16.3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47532E" w14:paraId="48835FED" w14:textId="77777777" w:rsidTr="00E6737E">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712ED23" w14:textId="77777777" w:rsidR="0047532E" w:rsidRPr="0057727C" w:rsidRDefault="0047532E" w:rsidP="00E6737E">
            <w:pPr>
              <w:pStyle w:val="ac"/>
              <w:numPr>
                <w:ilvl w:val="0"/>
                <w:numId w:val="6"/>
              </w:numPr>
              <w:suppressAutoHyphens/>
              <w:jc w:val="both"/>
            </w:pPr>
          </w:p>
        </w:tc>
        <w:tc>
          <w:tcPr>
            <w:tcW w:w="3706" w:type="dxa"/>
            <w:vAlign w:val="center"/>
          </w:tcPr>
          <w:p w14:paraId="2C2058BE" w14:textId="77777777" w:rsidR="0047532E" w:rsidRPr="0047532E" w:rsidRDefault="00196D4B" w:rsidP="00E6737E">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 и отсутствие решения арбитражного суда о признании участника закупки—юридического лица, индивидуального предпринимателя банкротом и об открытии конкурсного производства</w:t>
            </w:r>
          </w:p>
        </w:tc>
        <w:sdt>
          <w:sdtPr>
            <w:id w:val="119045434"/>
            <w:placeholder>
              <w:docPart w:val="828CF9F011B74F77A1FF7B6FB8F55E5B"/>
            </w:placeholder>
            <w15:color w:val="FFFF00"/>
          </w:sdtPr>
          <w:sdtEndPr/>
          <w:sdtContent>
            <w:tc>
              <w:tcPr>
                <w:tcW w:w="5245" w:type="dxa"/>
                <w:vAlign w:val="center"/>
              </w:tcPr>
              <w:p w14:paraId="6FF942C5" w14:textId="77777777" w:rsidR="0047532E" w:rsidRPr="0047532E" w:rsidRDefault="008E7EB1"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w:t>
                </w:r>
                <w:r w:rsidR="004D272B">
                  <w:t xml:space="preserve"> в заявке на участие в закупке</w:t>
                </w:r>
              </w:p>
            </w:tc>
          </w:sdtContent>
        </w:sdt>
      </w:tr>
      <w:tr w:rsidR="0047532E" w14:paraId="14D0B5EE"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303D159" w14:textId="77777777" w:rsidR="0047532E" w:rsidRPr="0057727C" w:rsidRDefault="0047532E" w:rsidP="00E6737E">
            <w:pPr>
              <w:pStyle w:val="ac"/>
              <w:numPr>
                <w:ilvl w:val="0"/>
                <w:numId w:val="6"/>
              </w:numPr>
              <w:suppressAutoHyphens/>
              <w:jc w:val="both"/>
            </w:pPr>
          </w:p>
        </w:tc>
        <w:tc>
          <w:tcPr>
            <w:tcW w:w="3706" w:type="dxa"/>
            <w:vAlign w:val="center"/>
          </w:tcPr>
          <w:p w14:paraId="748343C2" w14:textId="77777777" w:rsidR="0047532E" w:rsidRPr="0047532E" w:rsidRDefault="00196D4B" w:rsidP="00E6737E">
            <w:pPr>
              <w:suppressAutoHyphens/>
              <w:jc w:val="both"/>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CE1C07C237E14347B514F7DAF3406E60"/>
            </w:placeholder>
            <w15:color w:val="FFFF00"/>
          </w:sdtPr>
          <w:sdtEndPr/>
          <w:sdtContent>
            <w:sdt>
              <w:sdtPr>
                <w:id w:val="-1825498209"/>
                <w:placeholder>
                  <w:docPart w:val="C7483403C4BA4A47B2B744BFD1DAA38E"/>
                </w:placeholder>
                <w15:color w:val="FFFF00"/>
              </w:sdtPr>
              <w:sdtEndPr/>
              <w:sdtContent>
                <w:sdt>
                  <w:sdtPr>
                    <w:id w:val="-588309584"/>
                    <w:placeholder>
                      <w:docPart w:val="11D6B389D064478FB919B821F1B43B22"/>
                    </w:placeholder>
                    <w15:color w:val="FFFF00"/>
                  </w:sdtPr>
                  <w:sdtEndPr/>
                  <w:sdtContent>
                    <w:tc>
                      <w:tcPr>
                        <w:tcW w:w="5245" w:type="dxa"/>
                        <w:vAlign w:val="center"/>
                      </w:tcPr>
                      <w:p w14:paraId="6ACB5033" w14:textId="77777777" w:rsidR="0047532E" w:rsidRPr="0047532E" w:rsidRDefault="008E7EB1"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14:paraId="01A8DE7A"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5E0399D" w14:textId="77777777" w:rsidR="007A6892" w:rsidRPr="0057727C" w:rsidRDefault="007A6892" w:rsidP="00E6737E">
            <w:pPr>
              <w:pStyle w:val="ac"/>
              <w:numPr>
                <w:ilvl w:val="0"/>
                <w:numId w:val="6"/>
              </w:numPr>
              <w:suppressAutoHyphens/>
              <w:jc w:val="both"/>
            </w:pPr>
          </w:p>
        </w:tc>
        <w:tc>
          <w:tcPr>
            <w:tcW w:w="3706" w:type="dxa"/>
            <w:vAlign w:val="center"/>
          </w:tcPr>
          <w:p w14:paraId="260F00D2" w14:textId="77777777" w:rsidR="007A6892" w:rsidRPr="007A6892" w:rsidRDefault="007A6892"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сведений об участнике закупки в реестре недобросовестных поставщиков, предусмотренном </w:t>
            </w:r>
            <w:r w:rsidR="00864C66"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1265339962"/>
            <w:placeholder>
              <w:docPart w:val="06E19E4041E34EF18331F10BE4B90156"/>
            </w:placeholder>
            <w15:color w:val="FFFF00"/>
          </w:sdtPr>
          <w:sdtEndPr/>
          <w:sdtContent>
            <w:sdt>
              <w:sdtPr>
                <w:id w:val="1734434407"/>
                <w:placeholder>
                  <w:docPart w:val="0874FB1AE3314D46B2FDA8782C954350"/>
                </w:placeholder>
                <w15:color w:val="FFFF00"/>
              </w:sdtPr>
              <w:sdtEndPr/>
              <w:sdtContent>
                <w:sdt>
                  <w:sdtPr>
                    <w:id w:val="128986883"/>
                    <w:placeholder>
                      <w:docPart w:val="6AC83A0B3A364320BE85D4F050263E2E"/>
                    </w:placeholder>
                    <w15:color w:val="FFFF00"/>
                  </w:sdtPr>
                  <w:sdtEndPr/>
                  <w:sdtContent>
                    <w:tc>
                      <w:tcPr>
                        <w:tcW w:w="5245" w:type="dxa"/>
                        <w:vAlign w:val="center"/>
                      </w:tcPr>
                      <w:p w14:paraId="289F4864" w14:textId="77777777" w:rsidR="007A6892" w:rsidRPr="0047532E" w:rsidRDefault="008E7EB1"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14:paraId="6A630BEE"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66B9FFF" w14:textId="77777777" w:rsidR="007228C6" w:rsidRPr="0057727C" w:rsidRDefault="007228C6" w:rsidP="00E6737E">
            <w:pPr>
              <w:pStyle w:val="ac"/>
              <w:numPr>
                <w:ilvl w:val="0"/>
                <w:numId w:val="6"/>
              </w:numPr>
              <w:suppressAutoHyphens/>
              <w:jc w:val="both"/>
            </w:pPr>
          </w:p>
        </w:tc>
        <w:tc>
          <w:tcPr>
            <w:tcW w:w="3706" w:type="dxa"/>
            <w:vAlign w:val="center"/>
          </w:tcPr>
          <w:p w14:paraId="29E5E3E3" w14:textId="77777777" w:rsidR="007228C6" w:rsidRPr="007A6892"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2E234DC1D6524ED3B9B1BC7E7201B8CC"/>
            </w:placeholder>
            <w15:color w:val="FFFF00"/>
          </w:sdtPr>
          <w:sdtEndPr/>
          <w:sdtContent>
            <w:sdt>
              <w:sdtPr>
                <w:id w:val="-1227372339"/>
                <w:placeholder>
                  <w:docPart w:val="53225162CC124ADE98CB30D1D3A173F2"/>
                </w:placeholder>
                <w15:color w:val="FFFF00"/>
              </w:sdtPr>
              <w:sdtEndPr/>
              <w:sdtContent>
                <w:sdt>
                  <w:sdtPr>
                    <w:id w:val="-85692800"/>
                    <w:placeholder>
                      <w:docPart w:val="8677334CEA434661AD44209F51D04890"/>
                    </w:placeholder>
                    <w15:color w:val="FFFF00"/>
                  </w:sdtPr>
                  <w:sdtEndPr/>
                  <w:sdtContent>
                    <w:tc>
                      <w:tcPr>
                        <w:tcW w:w="5245" w:type="dxa"/>
                        <w:vAlign w:val="center"/>
                      </w:tcPr>
                      <w:p w14:paraId="73645022" w14:textId="77777777" w:rsidR="007228C6"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14:paraId="28A47DE0"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4CD92BB" w14:textId="77777777" w:rsidR="007228C6" w:rsidRPr="0057727C" w:rsidRDefault="007228C6" w:rsidP="00E6737E">
            <w:pPr>
              <w:pStyle w:val="ac"/>
              <w:numPr>
                <w:ilvl w:val="0"/>
                <w:numId w:val="6"/>
              </w:numPr>
              <w:suppressAutoHyphens/>
              <w:jc w:val="both"/>
            </w:pPr>
          </w:p>
        </w:tc>
        <w:tc>
          <w:tcPr>
            <w:tcW w:w="3706" w:type="dxa"/>
            <w:vAlign w:val="center"/>
          </w:tcPr>
          <w:p w14:paraId="0D831802" w14:textId="77777777" w:rsidR="007228C6" w:rsidRPr="007A6892"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1027093F93884E579E667E79489D28D3"/>
            </w:placeholder>
            <w15:color w:val="FFFF00"/>
          </w:sdtPr>
          <w:sdtEndPr/>
          <w:sdtContent>
            <w:sdt>
              <w:sdtPr>
                <w:id w:val="2013024472"/>
                <w:placeholder>
                  <w:docPart w:val="529346BAE4B248E988FBA030A0E6B4D9"/>
                </w:placeholder>
                <w15:color w:val="FFFF00"/>
              </w:sdtPr>
              <w:sdtEndPr/>
              <w:sdtContent>
                <w:sdt>
                  <w:sdtPr>
                    <w:id w:val="-1950388802"/>
                    <w:placeholder>
                      <w:docPart w:val="FE300DDF30FC4344BB47B23DCA96E3FE"/>
                    </w:placeholder>
                    <w15:color w:val="FFFF00"/>
                  </w:sdtPr>
                  <w:sdtEndPr/>
                  <w:sdtContent>
                    <w:tc>
                      <w:tcPr>
                        <w:tcW w:w="5245" w:type="dxa"/>
                        <w:vAlign w:val="center"/>
                      </w:tcPr>
                      <w:p w14:paraId="793CB2CE" w14:textId="77777777" w:rsidR="007228C6"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14:paraId="6ADDC8CF"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97DC9B9" w14:textId="77777777" w:rsidR="003A14B5" w:rsidRPr="0057727C" w:rsidRDefault="003A14B5" w:rsidP="00E6737E">
            <w:pPr>
              <w:pStyle w:val="ac"/>
              <w:numPr>
                <w:ilvl w:val="0"/>
                <w:numId w:val="6"/>
              </w:numPr>
              <w:suppressAutoHyphens/>
              <w:jc w:val="both"/>
            </w:pPr>
          </w:p>
        </w:tc>
        <w:tc>
          <w:tcPr>
            <w:tcW w:w="3706" w:type="dxa"/>
            <w:vAlign w:val="center"/>
          </w:tcPr>
          <w:p w14:paraId="79B0A5C1" w14:textId="77777777" w:rsidR="003A14B5" w:rsidRPr="007A6892" w:rsidRDefault="003A14B5" w:rsidP="00E6737E">
            <w:pPr>
              <w:suppressAutoHyphens/>
              <w:jc w:val="both"/>
              <w:cnfStyle w:val="000000100000" w:firstRow="0" w:lastRow="0" w:firstColumn="0" w:lastColumn="0" w:oddVBand="0" w:evenVBand="0" w:oddHBand="1" w:evenHBand="0"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389D2B52A82B4E9B875B4DDDD9E93D9A"/>
            </w:placeholder>
            <w15:color w:val="FFFF00"/>
          </w:sdtPr>
          <w:sdtEndPr/>
          <w:sdtContent>
            <w:tc>
              <w:tcPr>
                <w:tcW w:w="5245" w:type="dxa"/>
                <w:vAlign w:val="center"/>
              </w:tcPr>
              <w:p w14:paraId="08D3DE5E" w14:textId="77777777" w:rsidR="003A14B5" w:rsidRDefault="00613845" w:rsidP="00E6737E">
                <w:pPr>
                  <w:pStyle w:val="ac"/>
                  <w:numPr>
                    <w:ilvl w:val="0"/>
                    <w:numId w:val="11"/>
                  </w:numPr>
                  <w:suppressAutoHyphens/>
                  <w:jc w:val="both"/>
                  <w:cnfStyle w:val="000000100000" w:firstRow="0" w:lastRow="0" w:firstColumn="0" w:lastColumn="0" w:oddVBand="0" w:evenVBand="0" w:oddHBand="1" w:evenHBand="0"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14:paraId="43067C5D" w14:textId="77777777" w:rsidR="003A14B5" w:rsidRPr="0047532E" w:rsidRDefault="00613845" w:rsidP="00E6737E">
                <w:pPr>
                  <w:pStyle w:val="ac"/>
                  <w:numPr>
                    <w:ilvl w:val="0"/>
                    <w:numId w:val="11"/>
                  </w:numPr>
                  <w:suppressAutoHyphens/>
                  <w:jc w:val="both"/>
                  <w:cnfStyle w:val="000000100000" w:firstRow="0" w:lastRow="0" w:firstColumn="0" w:lastColumn="0" w:oddVBand="0" w:evenVBand="0" w:oddHBand="1" w:evenHBand="0"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3A14B5">
                  <w:t xml:space="preserve"> по форме КНД 1160080</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14:paraId="2539A41E"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96DA2E9" w14:textId="77777777" w:rsidR="00773FF0" w:rsidRPr="0057727C" w:rsidRDefault="00773FF0" w:rsidP="00E6737E">
            <w:pPr>
              <w:pStyle w:val="ac"/>
              <w:numPr>
                <w:ilvl w:val="0"/>
                <w:numId w:val="6"/>
              </w:numPr>
              <w:suppressAutoHyphens/>
              <w:jc w:val="both"/>
            </w:pPr>
          </w:p>
        </w:tc>
        <w:tc>
          <w:tcPr>
            <w:tcW w:w="3706" w:type="dxa"/>
            <w:vAlign w:val="center"/>
          </w:tcPr>
          <w:p w14:paraId="5E0FAC45" w14:textId="77777777" w:rsidR="00773FF0" w:rsidRPr="007A6892" w:rsidRDefault="00773FF0" w:rsidP="00E6737E">
            <w:pPr>
              <w:suppressAutoHyphens/>
              <w:jc w:val="both"/>
              <w:cnfStyle w:val="000000010000" w:firstRow="0" w:lastRow="0" w:firstColumn="0" w:lastColumn="0" w:oddVBand="0" w:evenVBand="0" w:oddHBand="0" w:evenHBand="1"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B43A7C0AE277487FBBFD59AA30951D5B"/>
              </w:placeholder>
              <w15:color w:val="FFFF00"/>
            </w:sdtPr>
            <w:sdtEndPr/>
            <w:sdtContent>
              <w:p w14:paraId="1A50B4ED" w14:textId="77777777" w:rsidR="00773FF0" w:rsidRDefault="00773FF0" w:rsidP="00E6737E">
                <w:pPr>
                  <w:suppressAutoHyphens/>
                  <w:jc w:val="both"/>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BE0483" w14:paraId="29745EC7"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F59D955" w14:textId="77777777" w:rsidR="00BE0483" w:rsidRPr="0057727C" w:rsidRDefault="00BE0483" w:rsidP="00E6737E">
            <w:pPr>
              <w:pStyle w:val="ac"/>
              <w:numPr>
                <w:ilvl w:val="0"/>
                <w:numId w:val="6"/>
              </w:numPr>
              <w:suppressAutoHyphens/>
              <w:jc w:val="both"/>
            </w:pPr>
          </w:p>
        </w:tc>
        <w:tc>
          <w:tcPr>
            <w:tcW w:w="3706" w:type="dxa"/>
            <w:vAlign w:val="center"/>
          </w:tcPr>
          <w:p w14:paraId="24F361D4" w14:textId="77777777" w:rsidR="00BE0483" w:rsidRPr="00773FF0" w:rsidRDefault="00BE0483" w:rsidP="00E6737E">
            <w:pPr>
              <w:suppressAutoHyphens/>
              <w:jc w:val="both"/>
              <w:cnfStyle w:val="000000100000" w:firstRow="0" w:lastRow="0" w:firstColumn="0" w:lastColumn="0" w:oddVBand="0" w:evenVBand="0" w:oddHBand="1" w:evenHBand="0"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B43A7C0AE277487FBBFD59AA30951D5B"/>
              </w:placeholder>
              <w15:color w:val="FFFF00"/>
            </w:sdtPr>
            <w:sdtEndPr/>
            <w:sdtContent>
              <w:p w14:paraId="27FCD497" w14:textId="77777777" w:rsidR="00BE0483" w:rsidRPr="00773FF0" w:rsidRDefault="00BE0483"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12574A" w14:paraId="2F05D8B3"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064BB6D" w14:textId="77777777" w:rsidR="0012574A" w:rsidRPr="0057727C" w:rsidRDefault="0012574A" w:rsidP="00E6737E">
            <w:pPr>
              <w:pStyle w:val="ac"/>
              <w:numPr>
                <w:ilvl w:val="0"/>
                <w:numId w:val="6"/>
              </w:numPr>
              <w:suppressAutoHyphens/>
              <w:jc w:val="both"/>
            </w:pPr>
          </w:p>
        </w:tc>
        <w:tc>
          <w:tcPr>
            <w:tcW w:w="3706" w:type="dxa"/>
            <w:vAlign w:val="center"/>
          </w:tcPr>
          <w:p w14:paraId="63773B35" w14:textId="77777777" w:rsidR="0012574A" w:rsidRPr="00BE0483" w:rsidRDefault="0012574A" w:rsidP="00E6737E">
            <w:pPr>
              <w:suppressAutoHyphens/>
              <w:jc w:val="both"/>
              <w:cnfStyle w:val="000000010000" w:firstRow="0" w:lastRow="0" w:firstColumn="0" w:lastColumn="0" w:oddVBand="0" w:evenVBand="0" w:oddHBand="0" w:evenHBand="1"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B43A7C0AE277487FBBFD59AA30951D5B"/>
              </w:placeholder>
              <w15:color w:val="FFFF00"/>
            </w:sdtPr>
            <w:sdtEndPr/>
            <w:sdtContent>
              <w:p w14:paraId="70274EC5" w14:textId="76A40B0D" w:rsidR="0012574A" w:rsidRPr="008A5D69" w:rsidRDefault="00DB59F1" w:rsidP="00E6737E">
                <w:pPr>
                  <w:jc w:val="both"/>
                  <w:cnfStyle w:val="000000010000" w:firstRow="0" w:lastRow="0" w:firstColumn="0" w:lastColumn="0" w:oddVBand="0" w:evenVBand="0" w:oddHBand="0" w:evenHBand="1" w:firstRowFirstColumn="0" w:firstRowLastColumn="0" w:lastRowFirstColumn="0" w:lastRowLastColumn="0"/>
                </w:pPr>
                <w:r>
                  <w:t xml:space="preserve">Указание </w:t>
                </w:r>
                <w:r w:rsidR="0012574A">
                  <w:t>в справке</w:t>
                </w:r>
                <w:r w:rsidR="0012574A" w:rsidRPr="0012574A">
                  <w:t xml:space="preserve"> об опыте участника закупки</w:t>
                </w:r>
                <w:r w:rsidR="0012574A">
                  <w:t xml:space="preserve"> </w:t>
                </w:r>
                <w:r w:rsidR="003C6F93" w:rsidRPr="003C6F93">
                  <w:t xml:space="preserve">минимум на один договор </w:t>
                </w:r>
                <w:r w:rsidR="0012574A">
                  <w:t>(по форме заявки на участие закупки)</w:t>
                </w:r>
                <w:r w:rsidR="008B4F70">
                  <w:t>, копия этого договора</w:t>
                </w:r>
                <w:r w:rsidR="00083D72">
                  <w:t>,</w:t>
                </w:r>
                <w:r w:rsidR="008A5D69">
                  <w:t xml:space="preserve"> в соответствии с </w:t>
                </w:r>
                <w:r w:rsidR="008A5D69" w:rsidRPr="001779D4">
                  <w:rPr>
                    <w:rStyle w:val="affff"/>
                  </w:rPr>
                  <w:t>п.</w:t>
                </w:r>
                <w:r w:rsidR="00BA7687" w:rsidRPr="001779D4">
                  <w:rPr>
                    <w:rStyle w:val="affff"/>
                  </w:rPr>
                  <w:t xml:space="preserve"> </w:t>
                </w:r>
                <w:r w:rsidR="00BA7687" w:rsidRPr="001779D4">
                  <w:rPr>
                    <w:rStyle w:val="affff"/>
                  </w:rPr>
                  <w:fldChar w:fldCharType="begin"/>
                </w:r>
                <w:r w:rsidR="00BA7687" w:rsidRPr="001779D4">
                  <w:rPr>
                    <w:rStyle w:val="affff"/>
                  </w:rPr>
                  <w:instrText xml:space="preserve"> REF _Ref535245064 \r \h  \* MERGEFORMAT </w:instrText>
                </w:r>
                <w:r w:rsidR="00BA7687" w:rsidRPr="001779D4">
                  <w:rPr>
                    <w:rStyle w:val="affff"/>
                  </w:rPr>
                </w:r>
                <w:r w:rsidR="00BA7687" w:rsidRPr="001779D4">
                  <w:rPr>
                    <w:rStyle w:val="affff"/>
                  </w:rPr>
                  <w:fldChar w:fldCharType="separate"/>
                </w:r>
                <w:r w:rsidR="00D01A14">
                  <w:rPr>
                    <w:rStyle w:val="affff"/>
                  </w:rPr>
                  <w:t>6.7.1</w:t>
                </w:r>
                <w:r w:rsidR="00BA7687" w:rsidRPr="001779D4">
                  <w:rPr>
                    <w:rStyle w:val="affff"/>
                  </w:rPr>
                  <w:fldChar w:fldCharType="end"/>
                </w:r>
                <w:r w:rsidR="00BA7687" w:rsidRPr="00BA7687">
                  <w:rPr>
                    <w:rFonts w:eastAsia="Times New Roman" w:cs="Arial"/>
                    <w:i/>
                    <w:color w:val="000000" w:themeColor="text1"/>
                    <w:lang w:eastAsia="ru-RU"/>
                  </w:rPr>
                  <w:t xml:space="preserve"> </w:t>
                </w:r>
                <w:r w:rsidR="00B27040" w:rsidRPr="00083D72">
                  <w:rPr>
                    <w:rFonts w:eastAsia="Times New Roman" w:cs="Arial"/>
                    <w:i/>
                    <w:color w:val="000000" w:themeColor="text1"/>
                    <w:lang w:eastAsia="ru-RU"/>
                  </w:rPr>
                  <w:t>(</w:t>
                </w:r>
                <w:r w:rsidR="00B27040">
                  <w:rPr>
                    <w:rFonts w:eastAsia="Times New Roman" w:cs="Arial"/>
                    <w:i/>
                    <w:color w:val="000000" w:themeColor="text1"/>
                    <w:lang w:eastAsia="ru-RU"/>
                  </w:rPr>
                  <w:t>о</w:t>
                </w:r>
                <w:r w:rsidR="00BA7687" w:rsidRPr="00BA7687">
                  <w:rPr>
                    <w:rFonts w:eastAsia="Times New Roman" w:cs="Arial"/>
                    <w:i/>
                    <w:color w:val="000000" w:themeColor="text1"/>
                    <w:lang w:eastAsia="ru-RU"/>
                  </w:rPr>
                  <w:t>собенности рассмотрения сведений об опыте</w:t>
                </w:r>
                <w:r w:rsidR="00B27040">
                  <w:rPr>
                    <w:rFonts w:eastAsia="Times New Roman" w:cs="Arial"/>
                    <w:i/>
                    <w:color w:val="000000" w:themeColor="text1"/>
                    <w:lang w:eastAsia="ru-RU"/>
                  </w:rPr>
                  <w:t>)</w:t>
                </w:r>
              </w:p>
            </w:sdtContent>
          </w:sdt>
        </w:tc>
      </w:tr>
      <w:tr w:rsidR="006724D0" w14:paraId="09C84DF8"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570BB2" w14:textId="77777777" w:rsidR="006724D0" w:rsidRPr="0057727C" w:rsidRDefault="006724D0" w:rsidP="00E6737E">
            <w:pPr>
              <w:pStyle w:val="ac"/>
              <w:numPr>
                <w:ilvl w:val="0"/>
                <w:numId w:val="6"/>
              </w:numPr>
              <w:suppressAutoHyphens/>
              <w:jc w:val="both"/>
            </w:pPr>
          </w:p>
        </w:tc>
        <w:tc>
          <w:tcPr>
            <w:tcW w:w="3706" w:type="dxa"/>
            <w:vAlign w:val="center"/>
          </w:tcPr>
          <w:p w14:paraId="3C6855C6" w14:textId="77777777" w:rsidR="006724D0" w:rsidRPr="0078597D" w:rsidRDefault="006724D0" w:rsidP="00E6737E">
            <w:pPr>
              <w:suppressAutoHyphens/>
              <w:jc w:val="both"/>
              <w:cnfStyle w:val="000000100000" w:firstRow="0" w:lastRow="0" w:firstColumn="0" w:lastColumn="0" w:oddVBand="0" w:evenVBand="0" w:oddHBand="1" w:evenHBand="0" w:firstRowFirstColumn="0" w:firstRowLastColumn="0" w:lastRowFirstColumn="0" w:lastRowLastColumn="0"/>
            </w:pPr>
            <w:r>
              <w:t>Наличие финансовых ресурсов</w:t>
            </w:r>
          </w:p>
        </w:tc>
        <w:tc>
          <w:tcPr>
            <w:tcW w:w="5245" w:type="dxa"/>
            <w:vAlign w:val="center"/>
          </w:tcPr>
          <w:sdt>
            <w:sdtPr>
              <w:id w:val="411744090"/>
              <w:placeholder>
                <w:docPart w:val="A2EFF7225CC5471CB1A3A664486408B8"/>
              </w:placeholder>
              <w15:color w:val="FFFF00"/>
            </w:sdtPr>
            <w:sdtEndPr/>
            <w:sdtContent>
              <w:p w14:paraId="09AF69EB" w14:textId="77777777" w:rsidR="00BF5A67" w:rsidRDefault="006724D0" w:rsidP="00E6737E">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rsidR="005C4FBA">
                  <w:t>отчетный период</w:t>
                </w:r>
                <w:r w:rsidR="00E639F5">
                  <w:t xml:space="preserve"> и за последний </w:t>
                </w:r>
                <w:r w:rsidR="00E639F5" w:rsidRPr="00AA4518">
                  <w:rPr>
                    <w:i/>
                  </w:rPr>
                  <w:t>полный</w:t>
                </w:r>
                <w:r w:rsidR="00E639F5">
                  <w:t xml:space="preserve"> год</w:t>
                </w:r>
                <w:r w:rsidR="005C4FBA">
                  <w:t>.</w:t>
                </w:r>
              </w:p>
              <w:p w14:paraId="297F1FCF" w14:textId="77777777" w:rsidR="006724D0" w:rsidRDefault="00BF5A67" w:rsidP="00E6737E">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2.</w:t>
                </w:r>
                <w:r w:rsidR="00C8764F">
                  <w:t xml:space="preserve"> Д</w:t>
                </w:r>
                <w:r w:rsidR="00C8764F" w:rsidRPr="001F1860">
                  <w:t>ля предприятий, состоящих на учете по упр</w:t>
                </w:r>
                <w:r w:rsidR="00C8764F">
                  <w:t>ощенной системе налогообложения</w:t>
                </w:r>
                <w:r w:rsidR="00B971AC">
                  <w:t xml:space="preserve"> —</w:t>
                </w:r>
                <w:r>
                  <w:t xml:space="preserve"> </w:t>
                </w:r>
                <w:r w:rsidR="00C8764F">
                  <w:t>к</w:t>
                </w:r>
                <w:r w:rsidR="00354916" w:rsidRPr="001F1860">
                  <w:t>опи</w:t>
                </w:r>
                <w:r w:rsidR="00FD2D72">
                  <w:t>я</w:t>
                </w:r>
                <w:r w:rsidR="00354916" w:rsidRPr="001F1860">
                  <w:t xml:space="preserve"> </w:t>
                </w:r>
                <w:r w:rsidR="00FD2D72">
                  <w:t>н</w:t>
                </w:r>
                <w:r w:rsidR="00FD2D72" w:rsidRPr="00FD2D72">
                  <w:t>алогов</w:t>
                </w:r>
                <w:r w:rsidR="00FD2D72">
                  <w:t>ой</w:t>
                </w:r>
                <w:r w:rsidR="00FD2D72" w:rsidRPr="00FD2D72">
                  <w:t xml:space="preserve"> деклараци</w:t>
                </w:r>
                <w:r w:rsidR="00FD2D72">
                  <w:t>и</w:t>
                </w:r>
                <w:r w:rsidR="00FD2D72" w:rsidRPr="00FD2D72">
                  <w:t xml:space="preserve"> по налогу, уплачиваемому в связи с применением упр</w:t>
                </w:r>
                <w:r w:rsidR="00C8764F">
                  <w:t>ощенной системы налогообложения</w:t>
                </w:r>
                <w:r w:rsidR="00AA4518" w:rsidRPr="001F1860">
                  <w:t xml:space="preserve"> за последний </w:t>
                </w:r>
                <w:r w:rsidR="00AA4518">
                  <w:t xml:space="preserve">отчетный период и за последний </w:t>
                </w:r>
                <w:r w:rsidR="00AA4518" w:rsidRPr="00AA4518">
                  <w:rPr>
                    <w:i/>
                  </w:rPr>
                  <w:t>полный</w:t>
                </w:r>
                <w:r w:rsidR="00AA4518">
                  <w:t xml:space="preserve"> год</w:t>
                </w:r>
                <w:r w:rsidR="006724D0">
                  <w:t>.</w:t>
                </w:r>
              </w:p>
              <w:p w14:paraId="0CF40DF6" w14:textId="77777777" w:rsidR="006724D0" w:rsidRDefault="00D815E5" w:rsidP="00E6737E">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3</w:t>
                </w:r>
                <w:r w:rsidR="006724D0" w:rsidRPr="00354916">
                  <w:rPr>
                    <w:b/>
                  </w:rPr>
                  <w:t>.</w:t>
                </w:r>
                <w:r w:rsidR="006724D0">
                  <w:t xml:space="preserve"> </w:t>
                </w:r>
                <w:r w:rsidR="005A1FC0">
                  <w:t>Д</w:t>
                </w:r>
                <w:r w:rsidR="005A1FC0" w:rsidRPr="00C56A36">
                  <w:t>ля нерезидентов Российской Фе</w:t>
                </w:r>
                <w:r w:rsidR="005A1FC0">
                  <w:t>дерации (иная форма отчетности</w:t>
                </w:r>
                <w:r w:rsidR="00B971AC">
                  <w:t xml:space="preserve"> —</w:t>
                </w:r>
                <w:r w:rsidR="005A1FC0">
                  <w:t xml:space="preserve"> з</w:t>
                </w:r>
                <w:r w:rsidR="00DB1664">
                  <w:t>аверенная</w:t>
                </w:r>
                <w:r w:rsidR="00DB1664" w:rsidRPr="006D787B">
                  <w:t xml:space="preserve"> участником отчетность в соответствие со стандартами, применимыми для </w:t>
                </w:r>
                <w:r w:rsidR="00DB1664">
                  <w:t>б</w:t>
                </w:r>
                <w:r w:rsidR="00DB1664" w:rsidRPr="006D787B">
                  <w:t xml:space="preserve">ухгалтерской отчетности </w:t>
                </w:r>
                <w:r w:rsidR="00DB1664">
                  <w:t>в</w:t>
                </w:r>
                <w:r w:rsidR="00DB1664" w:rsidRPr="006D787B">
                  <w:t xml:space="preserve"> </w:t>
                </w:r>
                <w:r w:rsidR="00843C75" w:rsidRPr="00C56A36">
                  <w:t>Российской Фе</w:t>
                </w:r>
                <w:r w:rsidR="00843C75">
                  <w:t xml:space="preserve">дерации </w:t>
                </w:r>
                <w:r w:rsidR="00DB1664" w:rsidRPr="006D787B">
                  <w:t>(</w:t>
                </w:r>
                <w:r w:rsidR="00DB1664">
                  <w:t>б</w:t>
                </w:r>
                <w:r w:rsidR="00DB1664" w:rsidRPr="006D787B">
                  <w:t xml:space="preserve">ухгалтерский баланс, </w:t>
                </w:r>
                <w:r w:rsidR="00DB1664">
                  <w:t>о</w:t>
                </w:r>
                <w:r w:rsidR="00DB1664" w:rsidRPr="006D787B">
                  <w:t>тч</w:t>
                </w:r>
                <w:r w:rsidR="00DB1664">
                  <w:t>е</w:t>
                </w:r>
                <w:r w:rsidR="00DB1664" w:rsidRPr="006D787B">
                  <w:t xml:space="preserve">т о прибылях и убытках, </w:t>
                </w:r>
                <w:r w:rsidR="00DB1664">
                  <w:t>о</w:t>
                </w:r>
                <w:r w:rsidR="00DB1664" w:rsidRPr="006D787B">
                  <w:t>тчет о движении денежных средств)</w:t>
                </w:r>
                <w:r w:rsidR="00126AD0" w:rsidRPr="001F1860">
                  <w:t xml:space="preserve"> за последний </w:t>
                </w:r>
                <w:r w:rsidR="00126AD0">
                  <w:t xml:space="preserve">отчетный период и за последний </w:t>
                </w:r>
                <w:r w:rsidR="00126AD0" w:rsidRPr="00AA4518">
                  <w:rPr>
                    <w:i/>
                  </w:rPr>
                  <w:t>полный</w:t>
                </w:r>
                <w:r w:rsidR="00126AD0">
                  <w:t xml:space="preserve"> год</w:t>
                </w:r>
                <w:r w:rsidR="006724D0" w:rsidRPr="006D787B">
                  <w:t>.</w:t>
                </w:r>
              </w:p>
            </w:sdtContent>
          </w:sdt>
        </w:tc>
      </w:tr>
      <w:tr w:rsidR="00AD60F1" w14:paraId="061CC557"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463CE07" w14:textId="77777777" w:rsidR="00AD60F1" w:rsidRPr="0057727C" w:rsidRDefault="00AD60F1" w:rsidP="00E6737E">
            <w:pPr>
              <w:pStyle w:val="ac"/>
              <w:numPr>
                <w:ilvl w:val="0"/>
                <w:numId w:val="6"/>
              </w:numPr>
              <w:suppressAutoHyphens/>
              <w:jc w:val="both"/>
            </w:pPr>
          </w:p>
        </w:tc>
        <w:tc>
          <w:tcPr>
            <w:tcW w:w="3706" w:type="dxa"/>
            <w:vAlign w:val="center"/>
          </w:tcPr>
          <w:p w14:paraId="63E3BF74" w14:textId="77777777" w:rsidR="005F3AAF" w:rsidRPr="00F25F60" w:rsidRDefault="00F25F60" w:rsidP="00E6737E">
            <w:pPr>
              <w:suppressAutoHyphens/>
              <w:jc w:val="both"/>
              <w:cnfStyle w:val="000000010000" w:firstRow="0" w:lastRow="0" w:firstColumn="0" w:lastColumn="0" w:oddVBand="0" w:evenVBand="0" w:oddHBand="0" w:evenHBand="1" w:firstRowFirstColumn="0" w:firstRowLastColumn="0" w:lastRowFirstColumn="0" w:lastRowLastColumn="0"/>
            </w:pPr>
            <w:r w:rsidRPr="00F25F60">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p w14:paraId="3334A7F9" w14:textId="77777777" w:rsidR="00AD60F1" w:rsidRDefault="002F191C" w:rsidP="00E6737E">
            <w:pPr>
              <w:suppressAutoHyphens/>
              <w:jc w:val="both"/>
              <w:cnfStyle w:val="000000010000" w:firstRow="0" w:lastRow="0" w:firstColumn="0" w:lastColumn="0" w:oddVBand="0" w:evenVBand="0" w:oddHBand="0" w:evenHBand="1" w:firstRowFirstColumn="0" w:firstRowLastColumn="0" w:lastRowFirstColumn="0" w:lastRowLastColumn="0"/>
            </w:pPr>
            <w:sdt>
              <w:sdtPr>
                <w:id w:val="964774210"/>
                <w:placeholder>
                  <w:docPart w:val="CDF052F8188B49449A99B83979395FA6"/>
                </w:placeholder>
                <w15:color w:val="FFFF00"/>
              </w:sdtPr>
              <w:sdtEndPr/>
              <w:sdtContent>
                <w:r w:rsidR="001A19D0">
                  <w:rPr>
                    <w:noProof/>
                  </w:rPr>
                  <w:fldChar w:fldCharType="begin"/>
                </w:r>
                <w:r w:rsidR="001A19D0">
                  <w:rPr>
                    <w:noProof/>
                  </w:rPr>
                  <w:instrText xml:space="preserve"> MERGEFIELD "Документ_кадровых_ресурсов" </w:instrText>
                </w:r>
                <w:r w:rsidR="001A19D0">
                  <w:rPr>
                    <w:noProof/>
                  </w:rPr>
                  <w:fldChar w:fldCharType="separate"/>
                </w:r>
                <w:r w:rsidR="000A2D62">
                  <w:rPr>
                    <w:noProof/>
                  </w:rPr>
                  <w:t>«Документ_кадровых_ресурсов»</w:t>
                </w:r>
                <w:r w:rsidR="001A19D0">
                  <w:rPr>
                    <w:noProof/>
                  </w:rPr>
                  <w:fldChar w:fldCharType="end"/>
                </w:r>
              </w:sdtContent>
            </w:sdt>
          </w:p>
        </w:tc>
      </w:tr>
      <w:tr w:rsidR="00AD60F1" w14:paraId="235CD427"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8CB51D5" w14:textId="77777777" w:rsidR="00AD60F1" w:rsidRPr="0057727C" w:rsidRDefault="00AD60F1" w:rsidP="00E6737E">
            <w:pPr>
              <w:pStyle w:val="ac"/>
              <w:numPr>
                <w:ilvl w:val="0"/>
                <w:numId w:val="6"/>
              </w:numPr>
              <w:suppressAutoHyphens/>
              <w:jc w:val="both"/>
            </w:pPr>
          </w:p>
        </w:tc>
        <w:tc>
          <w:tcPr>
            <w:tcW w:w="3706" w:type="dxa"/>
            <w:vAlign w:val="center"/>
          </w:tcPr>
          <w:p w14:paraId="4B0F06D6" w14:textId="77777777" w:rsidR="00AD60F1" w:rsidRDefault="00F25F60" w:rsidP="00E6737E">
            <w:pPr>
              <w:suppressAutoHyphens/>
              <w:jc w:val="both"/>
              <w:cnfStyle w:val="000000100000" w:firstRow="0" w:lastRow="0" w:firstColumn="0" w:lastColumn="0" w:oddVBand="0" w:evenVBand="0" w:oddHBand="1" w:evenHBand="0" w:firstRowFirstColumn="0" w:firstRowLastColumn="0" w:lastRowFirstColumn="0" w:lastRowLastColumn="0"/>
            </w:pPr>
            <w:r w:rsidRPr="00F25F60">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F25F60">
              <w:t>пр</w:t>
            </w:r>
            <w:proofErr w:type="spellEnd"/>
            <w:r w:rsidRPr="00F25F60">
              <w:t>)</w:t>
            </w:r>
          </w:p>
        </w:tc>
        <w:tc>
          <w:tcPr>
            <w:tcW w:w="5245" w:type="dxa"/>
            <w:vAlign w:val="center"/>
          </w:tcPr>
          <w:p w14:paraId="1A860AE6" w14:textId="77777777" w:rsidR="00AD60F1" w:rsidRDefault="002F191C" w:rsidP="00E6737E">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"Требование_о_наличии_производственных_ре" </w:instrText>
            </w:r>
            <w:r>
              <w:fldChar w:fldCharType="separate"/>
            </w:r>
            <w:r w:rsidR="000A2D62">
              <w:rPr>
                <w:noProof/>
              </w:rPr>
              <w:t>«Требование_о_наличии_производственных_ре»</w:t>
            </w:r>
            <w:r>
              <w:rPr>
                <w:noProof/>
              </w:rPr>
              <w:fldChar w:fldCharType="end"/>
            </w:r>
          </w:p>
        </w:tc>
      </w:tr>
    </w:tbl>
    <w:p w14:paraId="3B43914B" w14:textId="77777777"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08" w:type="dxa"/>
        <w:tblLook w:val="04A0" w:firstRow="1" w:lastRow="0" w:firstColumn="1" w:lastColumn="0" w:noHBand="0" w:noVBand="1"/>
      </w:tblPr>
      <w:tblGrid>
        <w:gridCol w:w="458"/>
        <w:gridCol w:w="3118"/>
        <w:gridCol w:w="4932"/>
      </w:tblGrid>
      <w:tr w:rsidR="00B377D5" w:rsidRPr="0047532E" w14:paraId="023A7987" w14:textId="77777777" w:rsidTr="00D40D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8" w:type="dxa"/>
            <w:vAlign w:val="center"/>
          </w:tcPr>
          <w:p w14:paraId="2A29BBC5" w14:textId="77777777" w:rsidR="00B377D5" w:rsidRPr="0047532E" w:rsidRDefault="00B377D5" w:rsidP="00FA002A">
            <w:pPr>
              <w:suppressAutoHyphens/>
            </w:pPr>
            <w:r w:rsidRPr="0047532E">
              <w:t>№</w:t>
            </w:r>
          </w:p>
        </w:tc>
        <w:tc>
          <w:tcPr>
            <w:tcW w:w="3118" w:type="dxa"/>
            <w:vAlign w:val="center"/>
          </w:tcPr>
          <w:p w14:paraId="1E154006" w14:textId="77777777"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14:paraId="3045D649" w14:textId="77777777"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DF23A4" w14:paraId="3B868B0B" w14:textId="77777777" w:rsidTr="00D40D9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14:paraId="1854DCB4" w14:textId="77777777" w:rsidR="00DF23A4" w:rsidRPr="0057727C" w:rsidRDefault="00DF23A4" w:rsidP="00E6737E">
            <w:pPr>
              <w:pStyle w:val="ac"/>
              <w:numPr>
                <w:ilvl w:val="0"/>
                <w:numId w:val="6"/>
              </w:numPr>
              <w:suppressAutoHyphens/>
              <w:jc w:val="both"/>
            </w:pPr>
          </w:p>
        </w:tc>
        <w:tc>
          <w:tcPr>
            <w:tcW w:w="3118" w:type="dxa"/>
            <w:vAlign w:val="center"/>
          </w:tcPr>
          <w:p w14:paraId="0AA3A2C3" w14:textId="77777777" w:rsidR="00DF23A4" w:rsidRDefault="005B4BEF" w:rsidP="00E6737E">
            <w:pPr>
              <w:pStyle w:val="afffff"/>
              <w:jc w:val="both"/>
              <w:cnfStyle w:val="000000100000" w:firstRow="0" w:lastRow="0" w:firstColumn="0" w:lastColumn="0" w:oddVBand="0" w:evenVBand="0" w:oddHBand="1" w:evenHBand="0" w:firstRowFirstColumn="0" w:firstRowLastColumn="0" w:lastRowFirstColumn="0" w:lastRowLastColumn="0"/>
            </w:pPr>
            <w:r>
              <w:t>С</w:t>
            </w:r>
            <w:r w:rsidR="00DF23A4">
              <w:t>оответствие субподрядчиков требованиям</w:t>
            </w:r>
          </w:p>
        </w:tc>
        <w:tc>
          <w:tcPr>
            <w:tcW w:w="4932" w:type="dxa"/>
            <w:vAlign w:val="center"/>
          </w:tcPr>
          <w:p w14:paraId="42A7D441" w14:textId="77777777" w:rsidR="00DF23A4" w:rsidRDefault="00DD50BA" w:rsidP="009917F4">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"Возможность_привлечения_субподрядчиков" </w:instrText>
            </w:r>
            <w:r>
              <w:fldChar w:fldCharType="end"/>
            </w:r>
            <w:r w:rsidR="009917F4">
              <w:rPr>
                <w:noProof/>
              </w:rPr>
              <w:t>не требуется</w:t>
            </w:r>
          </w:p>
        </w:tc>
      </w:tr>
      <w:tr w:rsidR="00DF23A4" w14:paraId="3EACA697" w14:textId="77777777" w:rsidTr="00D40D9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14:paraId="3390FF23" w14:textId="77777777" w:rsidR="00DF23A4" w:rsidRPr="0057727C" w:rsidRDefault="00DF23A4" w:rsidP="00E6737E">
            <w:pPr>
              <w:pStyle w:val="ac"/>
              <w:numPr>
                <w:ilvl w:val="0"/>
                <w:numId w:val="6"/>
              </w:numPr>
              <w:suppressAutoHyphens/>
              <w:jc w:val="both"/>
            </w:pPr>
          </w:p>
        </w:tc>
        <w:tc>
          <w:tcPr>
            <w:tcW w:w="3118" w:type="dxa"/>
            <w:vAlign w:val="center"/>
          </w:tcPr>
          <w:p w14:paraId="5C98A8E5" w14:textId="77777777" w:rsidR="00DF23A4" w:rsidRPr="007A6892" w:rsidRDefault="00DF23A4" w:rsidP="00E6737E">
            <w:pPr>
              <w:pStyle w:val="afffff"/>
              <w:jc w:val="both"/>
              <w:cnfStyle w:val="000000010000" w:firstRow="0" w:lastRow="0" w:firstColumn="0" w:lastColumn="0" w:oddVBand="0" w:evenVBand="0" w:oddHBand="0" w:evenHBand="1" w:firstRowFirstColumn="0" w:firstRowLastColumn="0" w:lastRowFirstColumn="0" w:lastRowLastColumn="0"/>
            </w:pPr>
            <w:r>
              <w:t>Разрешение на выполнение работ, оказание услуг</w:t>
            </w:r>
          </w:p>
        </w:tc>
        <w:sdt>
          <w:sdtPr>
            <w:id w:val="-239564702"/>
            <w:placeholder>
              <w:docPart w:val="836920B67BC44BB7BB4DD60ACDC3D2DB"/>
            </w:placeholder>
            <w15:color w:val="FFFF00"/>
          </w:sdtPr>
          <w:sdtEndPr/>
          <w:sdtContent>
            <w:sdt>
              <w:sdtPr>
                <w:id w:val="327176005"/>
                <w:placeholder>
                  <w:docPart w:val="36A1342ED24744759413BFF648956821"/>
                </w:placeholder>
                <w15:color w:val="FFFF00"/>
              </w:sdtPr>
              <w:sdtEndPr/>
              <w:sdtContent>
                <w:tc>
                  <w:tcPr>
                    <w:tcW w:w="4932" w:type="dxa"/>
                    <w:vAlign w:val="center"/>
                  </w:tcPr>
                  <w:p w14:paraId="67944875" w14:textId="1EDED442" w:rsidR="00DF23A4" w:rsidRPr="0047532E" w:rsidRDefault="00DF23A4" w:rsidP="00E6737E">
                    <w:pPr>
                      <w:pStyle w:val="afffff"/>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0A2D62">
                      <w:rPr>
                        <w:noProof/>
                      </w:rPr>
                      <w:t>«</w:t>
                    </w:r>
                    <w:r w:rsidR="00FC26C3">
                      <w:rPr>
                        <w:noProof/>
                      </w:rPr>
                      <w:t>не требуется</w:t>
                    </w:r>
                    <w:r w:rsidR="000A2D62">
                      <w:rPr>
                        <w:noProof/>
                      </w:rPr>
                      <w:t>»</w:t>
                    </w:r>
                    <w:r>
                      <w:rPr>
                        <w:noProof/>
                      </w:rPr>
                      <w:fldChar w:fldCharType="end"/>
                    </w:r>
                  </w:p>
                </w:tc>
              </w:sdtContent>
            </w:sdt>
          </w:sdtContent>
        </w:sdt>
      </w:tr>
      <w:tr w:rsidR="00DF23A4" w14:paraId="30B7DE1E" w14:textId="77777777" w:rsidTr="00D40D9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14:paraId="007FD2E4" w14:textId="77777777" w:rsidR="00DF23A4" w:rsidRPr="0057727C" w:rsidRDefault="00DF23A4" w:rsidP="00E6737E">
            <w:pPr>
              <w:pStyle w:val="ac"/>
              <w:numPr>
                <w:ilvl w:val="0"/>
                <w:numId w:val="6"/>
              </w:numPr>
              <w:suppressAutoHyphens/>
              <w:jc w:val="both"/>
            </w:pPr>
          </w:p>
        </w:tc>
        <w:tc>
          <w:tcPr>
            <w:tcW w:w="3118" w:type="dxa"/>
            <w:vAlign w:val="center"/>
          </w:tcPr>
          <w:p w14:paraId="42CA14BF" w14:textId="77777777" w:rsidR="00DF23A4" w:rsidRPr="00B4490B" w:rsidRDefault="00DF23A4" w:rsidP="00E6737E">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w:t>
            </w:r>
            <w:r w:rsidR="00646675">
              <w:rPr>
                <w:noProof/>
              </w:rPr>
              <w:t>и</w:t>
            </w:r>
            <w:r>
              <w:rPr>
                <w:noProof/>
              </w:rPr>
              <w:t>руемой организации</w:t>
            </w:r>
          </w:p>
        </w:tc>
        <w:sdt>
          <w:sdtPr>
            <w:id w:val="81182459"/>
            <w:placeholder>
              <w:docPart w:val="8ED71BAB7D5445D6B697E02D04820E48"/>
            </w:placeholder>
            <w15:color w:val="FFFF00"/>
          </w:sdtPr>
          <w:sdtEndPr/>
          <w:sdtContent>
            <w:tc>
              <w:tcPr>
                <w:tcW w:w="4932" w:type="dxa"/>
                <w:vAlign w:val="center"/>
              </w:tcPr>
              <w:p w14:paraId="5D8ACBC3" w14:textId="61894686" w:rsidR="00DF23A4" w:rsidRDefault="00DF23A4" w:rsidP="00F22580">
                <w:pPr>
                  <w:pStyle w:val="afffff"/>
                  <w:jc w:val="both"/>
                  <w:cnfStyle w:val="000000100000" w:firstRow="0" w:lastRow="0" w:firstColumn="0" w:lastColumn="0" w:oddVBand="0" w:evenVBand="0" w:oddHBand="1" w:evenHBand="0" w:firstRowFirstColumn="0" w:firstRowLastColumn="0" w:lastRowFirstColumn="0" w:lastRowLastColumn="0"/>
                </w:pPr>
                <w:r>
                  <w:rPr>
                    <w:noProof/>
                  </w:rPr>
                  <w:fldChar w:fldCharType="begin"/>
                </w:r>
                <w:r>
                  <w:rPr>
                    <w:noProof/>
                  </w:rPr>
                  <w:instrText xml:space="preserve"> MERGEFIELD "Документ_о_СРО" </w:instrText>
                </w:r>
                <w:r>
                  <w:rPr>
                    <w:noProof/>
                  </w:rPr>
                  <w:fldChar w:fldCharType="separate"/>
                </w:r>
                <w:r w:rsidR="000A2D62">
                  <w:rPr>
                    <w:noProof/>
                  </w:rPr>
                  <w:t>«</w:t>
                </w:r>
                <w:r w:rsidR="00F22580">
                  <w:rPr>
                    <w:noProof/>
                  </w:rPr>
                  <w:t>требуется</w:t>
                </w:r>
                <w:r>
                  <w:rPr>
                    <w:noProof/>
                  </w:rPr>
                  <w:fldChar w:fldCharType="end"/>
                </w:r>
                <w:r>
                  <w:t xml:space="preserve"> </w:t>
                </w:r>
              </w:p>
            </w:tc>
          </w:sdtContent>
        </w:sdt>
      </w:tr>
      <w:tr w:rsidR="00DF23A4" w14:paraId="04CF2702" w14:textId="77777777" w:rsidTr="00D40D9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14:paraId="18D0FC6B" w14:textId="77777777" w:rsidR="00DF23A4" w:rsidRPr="0057727C" w:rsidRDefault="00DF23A4" w:rsidP="00E6737E">
            <w:pPr>
              <w:pStyle w:val="ac"/>
              <w:numPr>
                <w:ilvl w:val="0"/>
                <w:numId w:val="6"/>
              </w:numPr>
              <w:suppressAutoHyphens/>
              <w:jc w:val="both"/>
            </w:pPr>
          </w:p>
        </w:tc>
        <w:tc>
          <w:tcPr>
            <w:tcW w:w="3118" w:type="dxa"/>
            <w:vAlign w:val="center"/>
          </w:tcPr>
          <w:sdt>
            <w:sdtPr>
              <w:id w:val="347765857"/>
              <w:placeholder>
                <w:docPart w:val="7C966F107ADF49E89D80C9C45B77ADC5"/>
              </w:placeholder>
              <w15:color w:val="FFFF00"/>
            </w:sdtPr>
            <w:sdtEndPr>
              <w:rPr>
                <w:noProof/>
              </w:rPr>
            </w:sdtEndPr>
            <w:sdtContent>
              <w:p w14:paraId="24704E58" w14:textId="77777777" w:rsidR="00DF23A4" w:rsidRDefault="00DF23A4" w:rsidP="00E6737E">
                <w:pPr>
                  <w:pStyle w:val="afffff"/>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678418893"/>
            <w:placeholder>
              <w:docPart w:val="954123D693154E84B371FA5FF1A5294C"/>
            </w:placeholder>
            <w15:color w:val="FFFF00"/>
          </w:sdtPr>
          <w:sdtEndPr/>
          <w:sdtContent>
            <w:sdt>
              <w:sdtPr>
                <w:id w:val="1793399717"/>
                <w:placeholder>
                  <w:docPart w:val="4F498BAA5537455BBF3BB893A37577CE"/>
                </w:placeholder>
                <w15:color w:val="FFFF00"/>
              </w:sdtPr>
              <w:sdtEndPr/>
              <w:sdtContent>
                <w:tc>
                  <w:tcPr>
                    <w:tcW w:w="4932" w:type="dxa"/>
                    <w:vAlign w:val="center"/>
                  </w:tcPr>
                  <w:p w14:paraId="037A45A9" w14:textId="77777777" w:rsidR="00DF23A4" w:rsidRDefault="002F191C" w:rsidP="00F22580">
                    <w:pPr>
                      <w:pStyle w:val="afffff"/>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0A2D62">
                      <w:rPr>
                        <w:noProof/>
                      </w:rPr>
                      <w:t>«</w:t>
                    </w:r>
                    <w:r w:rsidR="00F22580">
                      <w:rPr>
                        <w:noProof/>
                      </w:rPr>
                      <w:t>не требуется</w:t>
                    </w:r>
                    <w:r>
                      <w:rPr>
                        <w:noProof/>
                      </w:rPr>
                      <w:fldChar w:fldCharType="end"/>
                    </w:r>
                  </w:p>
                </w:tc>
              </w:sdtContent>
            </w:sdt>
          </w:sdtContent>
        </w:sdt>
      </w:tr>
      <w:tr w:rsidR="009312F4" w14:paraId="6E4B754B" w14:textId="77777777" w:rsidTr="00D40D9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14:paraId="1A183D90" w14:textId="77777777" w:rsidR="009312F4" w:rsidRPr="0057727C" w:rsidRDefault="009312F4" w:rsidP="00E6737E">
            <w:pPr>
              <w:pStyle w:val="ac"/>
              <w:numPr>
                <w:ilvl w:val="0"/>
                <w:numId w:val="6"/>
              </w:numPr>
              <w:suppressAutoHyphens/>
              <w:jc w:val="both"/>
            </w:pPr>
          </w:p>
        </w:tc>
        <w:tc>
          <w:tcPr>
            <w:tcW w:w="3118" w:type="dxa"/>
            <w:vAlign w:val="center"/>
          </w:tcPr>
          <w:p w14:paraId="2EFE7BE1" w14:textId="77777777" w:rsidR="009312F4" w:rsidRPr="00E6737E" w:rsidRDefault="00DE7452" w:rsidP="00E6737E">
            <w:pPr>
              <w:pStyle w:val="afffff"/>
              <w:jc w:val="both"/>
              <w:cnfStyle w:val="000000100000" w:firstRow="0" w:lastRow="0" w:firstColumn="0" w:lastColumn="0" w:oddVBand="0" w:evenVBand="0" w:oddHBand="1" w:evenHBand="0" w:firstRowFirstColumn="0" w:firstRowLastColumn="0" w:lastRowFirstColumn="0" w:lastRowLastColumn="0"/>
            </w:pPr>
            <w:r w:rsidRPr="00DE7452">
              <w:rPr>
                <w:rFonts w:cstheme="minorHAnsi"/>
              </w:rPr>
              <w:t>Информация и документы об обеспечении исполнения обязательств связанных с участием в закупке, если соответствующее требование предусмотрено документацией о закупке:</w:t>
            </w:r>
          </w:p>
        </w:tc>
        <w:tc>
          <w:tcPr>
            <w:tcW w:w="4932" w:type="dxa"/>
            <w:vAlign w:val="center"/>
          </w:tcPr>
          <w:p w14:paraId="73E333E9" w14:textId="77777777" w:rsidR="009312F4" w:rsidRDefault="002F191C" w:rsidP="00F22580">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Требу</w:instrText>
            </w:r>
            <w:r>
              <w:instrText xml:space="preserve">ется_обеспечение_заявкидоговора </w:instrText>
            </w:r>
            <w:r>
              <w:fldChar w:fldCharType="separate"/>
            </w:r>
            <w:r w:rsidR="00F22580">
              <w:rPr>
                <w:noProof/>
              </w:rPr>
              <w:t>«не требуется</w:t>
            </w:r>
            <w:r>
              <w:rPr>
                <w:noProof/>
              </w:rPr>
              <w:fldChar w:fldCharType="end"/>
            </w:r>
          </w:p>
        </w:tc>
      </w:tr>
    </w:tbl>
    <w:p w14:paraId="5FDF9DA1" w14:textId="77777777" w:rsidR="00D13D33" w:rsidRPr="00C736AB" w:rsidRDefault="00D13D33" w:rsidP="00D13D33">
      <w:pPr>
        <w:pStyle w:val="113"/>
        <w:spacing w:line="240" w:lineRule="auto"/>
        <w:jc w:val="both"/>
      </w:pPr>
      <w:r w:rsidRPr="00C736AB">
        <w:t>Требование по обеспечению заявки на участие в закупочной процедуре</w:t>
      </w:r>
    </w:p>
    <w:permStart w:id="1785022104" w:edGrp="everyone" w:displacedByCustomXml="next"/>
    <w:sdt>
      <w:sdtPr>
        <w:rPr>
          <w:b w:val="0"/>
        </w:rPr>
        <w:alias w:val="Специальные требования"/>
        <w:tag w:val="Специальные требования"/>
        <w:id w:val="798342438"/>
        <w:placeholder>
          <w:docPart w:val="2310B1B8ACDA4A2BBCD9A65D0800687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679AE43D"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AF0C2C" w14:textId="77777777" w:rsidR="00D13D33" w:rsidRPr="00C736AB" w:rsidRDefault="00D13D33" w:rsidP="00C2584D">
                <w:pPr>
                  <w:suppressAutoHyphens/>
                </w:pPr>
                <w:r w:rsidRPr="00C736AB">
                  <w:t>№</w:t>
                </w:r>
              </w:p>
            </w:tc>
            <w:tc>
              <w:tcPr>
                <w:tcW w:w="3118" w:type="dxa"/>
                <w:vAlign w:val="center"/>
              </w:tcPr>
              <w:p w14:paraId="7672AFED"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28D3FCED"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482CEB97"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C32F7B0" w14:textId="77777777" w:rsidR="00D13D33" w:rsidRPr="00C736AB" w:rsidRDefault="00D13D33" w:rsidP="00E6737E">
                <w:pPr>
                  <w:pStyle w:val="ac"/>
                  <w:numPr>
                    <w:ilvl w:val="0"/>
                    <w:numId w:val="6"/>
                  </w:numPr>
                  <w:suppressAutoHyphens/>
                  <w:jc w:val="both"/>
                </w:pPr>
              </w:p>
            </w:tc>
            <w:tc>
              <w:tcPr>
                <w:tcW w:w="3118" w:type="dxa"/>
                <w:vAlign w:val="center"/>
              </w:tcPr>
              <w:p w14:paraId="0A54FAA0"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14:paraId="791F7DE0" w14:textId="77777777" w:rsidR="00D13D33" w:rsidRPr="00C736AB" w:rsidRDefault="00373478" w:rsidP="009917F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Размер_обеспечения_заявки </w:instrText>
                </w:r>
                <w:r w:rsidRPr="00C736AB">
                  <w:rPr>
                    <w:rFonts w:cstheme="minorHAnsi"/>
                  </w:rPr>
                  <w:fldChar w:fldCharType="separate"/>
                </w:r>
                <w:r w:rsidR="009917F4">
                  <w:rPr>
                    <w:rFonts w:cstheme="minorHAnsi"/>
                    <w:noProof/>
                  </w:rPr>
                  <w:t>не требуется</w:t>
                </w:r>
                <w:r w:rsidRPr="00C736AB">
                  <w:rPr>
                    <w:rFonts w:cstheme="minorHAnsi"/>
                  </w:rPr>
                  <w:fldChar w:fldCharType="end"/>
                </w:r>
              </w:p>
            </w:tc>
          </w:tr>
          <w:tr w:rsidR="00D13D33" w:rsidRPr="00C736AB" w14:paraId="78083BAB"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E56EB60" w14:textId="77777777" w:rsidR="00D13D33" w:rsidRPr="00C736AB" w:rsidRDefault="00D13D33" w:rsidP="00E6737E">
                <w:pPr>
                  <w:pStyle w:val="ac"/>
                  <w:numPr>
                    <w:ilvl w:val="0"/>
                    <w:numId w:val="6"/>
                  </w:numPr>
                  <w:suppressAutoHyphens/>
                  <w:jc w:val="both"/>
                </w:pPr>
              </w:p>
            </w:tc>
            <w:tc>
              <w:tcPr>
                <w:tcW w:w="3118" w:type="dxa"/>
                <w:vAlign w:val="center"/>
              </w:tcPr>
              <w:p w14:paraId="6790B4D0"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14:paraId="357581FB" w14:textId="77777777" w:rsidR="00D13D33" w:rsidRPr="00C736AB" w:rsidRDefault="00373478" w:rsidP="009917F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Форма_обеспечения_заявки_ </w:instrText>
                </w:r>
                <w:r w:rsidRPr="00C736AB">
                  <w:rPr>
                    <w:rFonts w:cstheme="minorHAnsi"/>
                  </w:rPr>
                  <w:fldChar w:fldCharType="separate"/>
                </w:r>
                <w:r w:rsidR="009917F4">
                  <w:rPr>
                    <w:rFonts w:cstheme="minorHAnsi"/>
                    <w:noProof/>
                  </w:rPr>
                  <w:t>не требуется</w:t>
                </w:r>
                <w:r w:rsidRPr="00C736AB">
                  <w:rPr>
                    <w:rFonts w:cstheme="minorHAnsi"/>
                  </w:rPr>
                  <w:fldChar w:fldCharType="end"/>
                </w:r>
              </w:p>
            </w:tc>
          </w:tr>
        </w:tbl>
      </w:sdtContent>
    </w:sdt>
    <w:permEnd w:id="1785022104"/>
    <w:p w14:paraId="6EE605E1" w14:textId="77777777" w:rsidR="00D13D33" w:rsidRPr="00C736AB" w:rsidRDefault="00D13D33" w:rsidP="00D13D33">
      <w:pPr>
        <w:pStyle w:val="113"/>
        <w:spacing w:line="240" w:lineRule="auto"/>
        <w:jc w:val="both"/>
      </w:pPr>
      <w:r w:rsidRPr="00C736AB">
        <w:t>Требование по обеспечению договора на участие в закупочной процедуре</w:t>
      </w:r>
    </w:p>
    <w:permStart w:id="158600472" w:edGrp="everyone" w:displacedByCustomXml="next"/>
    <w:sdt>
      <w:sdtPr>
        <w:rPr>
          <w:b w:val="0"/>
        </w:rPr>
        <w:alias w:val="Специальные требования"/>
        <w:tag w:val="Специальные требования"/>
        <w:id w:val="-692846911"/>
        <w:placeholder>
          <w:docPart w:val="77366518BF1C4B2FA4187F680943084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4499F00F"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97C8533" w14:textId="77777777" w:rsidR="00D13D33" w:rsidRPr="00C736AB" w:rsidRDefault="00D13D33" w:rsidP="00C2584D">
                <w:pPr>
                  <w:suppressAutoHyphens/>
                </w:pPr>
                <w:r w:rsidRPr="00C736AB">
                  <w:t>№</w:t>
                </w:r>
              </w:p>
            </w:tc>
            <w:tc>
              <w:tcPr>
                <w:tcW w:w="3118" w:type="dxa"/>
                <w:vAlign w:val="center"/>
              </w:tcPr>
              <w:p w14:paraId="090E9DC4"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10C73070"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72EEC22C"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09B5234" w14:textId="77777777" w:rsidR="00D13D33" w:rsidRPr="00C736AB" w:rsidRDefault="00D13D33" w:rsidP="00E6737E">
                <w:pPr>
                  <w:pStyle w:val="ac"/>
                  <w:numPr>
                    <w:ilvl w:val="0"/>
                    <w:numId w:val="6"/>
                  </w:numPr>
                  <w:suppressAutoHyphens/>
                  <w:jc w:val="both"/>
                </w:pPr>
              </w:p>
            </w:tc>
            <w:tc>
              <w:tcPr>
                <w:tcW w:w="3118" w:type="dxa"/>
                <w:vAlign w:val="center"/>
              </w:tcPr>
              <w:p w14:paraId="41AD7E2A"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14:paraId="37CDF2F7" w14:textId="77777777" w:rsidR="00D13D33" w:rsidRPr="00C736AB" w:rsidRDefault="00373478" w:rsidP="009917F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Размер_обеспечения_договора </w:instrText>
                </w:r>
                <w:r w:rsidRPr="00C736AB">
                  <w:rPr>
                    <w:rFonts w:cstheme="minorHAnsi"/>
                  </w:rPr>
                  <w:fldChar w:fldCharType="separate"/>
                </w:r>
                <w:r w:rsidR="009917F4">
                  <w:rPr>
                    <w:rFonts w:cstheme="minorHAnsi"/>
                    <w:noProof/>
                  </w:rPr>
                  <w:t>«не требуется</w:t>
                </w:r>
                <w:r w:rsidRPr="00C736AB">
                  <w:rPr>
                    <w:rFonts w:cstheme="minorHAnsi"/>
                  </w:rPr>
                  <w:fldChar w:fldCharType="end"/>
                </w:r>
              </w:p>
            </w:tc>
          </w:tr>
          <w:tr w:rsidR="00D13D33" w:rsidRPr="00C736AB" w14:paraId="72213C1B"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C9C0706" w14:textId="77777777" w:rsidR="00D13D33" w:rsidRPr="00C736AB" w:rsidRDefault="00D13D33" w:rsidP="00E6737E">
                <w:pPr>
                  <w:pStyle w:val="ac"/>
                  <w:numPr>
                    <w:ilvl w:val="0"/>
                    <w:numId w:val="6"/>
                  </w:numPr>
                  <w:suppressAutoHyphens/>
                  <w:jc w:val="both"/>
                </w:pPr>
              </w:p>
            </w:tc>
            <w:tc>
              <w:tcPr>
                <w:tcW w:w="3118" w:type="dxa"/>
                <w:vAlign w:val="center"/>
              </w:tcPr>
              <w:p w14:paraId="18C64088"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14:paraId="08A66299" w14:textId="77777777" w:rsidR="00D13D33" w:rsidRPr="00C736AB" w:rsidRDefault="00373478" w:rsidP="009917F4">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Форма_обеспечения_договора </w:instrText>
                </w:r>
                <w:r w:rsidRPr="00C736AB">
                  <w:rPr>
                    <w:rFonts w:cstheme="minorHAnsi"/>
                  </w:rPr>
                  <w:fldChar w:fldCharType="separate"/>
                </w:r>
                <w:r w:rsidR="009917F4">
                  <w:rPr>
                    <w:rFonts w:cstheme="minorHAnsi"/>
                    <w:noProof/>
                  </w:rPr>
                  <w:t>не требуется</w:t>
                </w:r>
                <w:r w:rsidRPr="00C736AB">
                  <w:rPr>
                    <w:rFonts w:cstheme="minorHAnsi"/>
                  </w:rPr>
                  <w:fldChar w:fldCharType="end"/>
                </w:r>
              </w:p>
            </w:tc>
          </w:tr>
          <w:tr w:rsidR="00D13D33" w:rsidRPr="00D01CAB" w14:paraId="5A6463BF"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00BBE51" w14:textId="77777777" w:rsidR="00D13D33" w:rsidRPr="00C736AB" w:rsidRDefault="00D13D33" w:rsidP="00E6737E">
                <w:pPr>
                  <w:pStyle w:val="ac"/>
                  <w:numPr>
                    <w:ilvl w:val="0"/>
                    <w:numId w:val="6"/>
                  </w:numPr>
                  <w:suppressAutoHyphens/>
                  <w:jc w:val="both"/>
                </w:pPr>
              </w:p>
            </w:tc>
            <w:tc>
              <w:tcPr>
                <w:tcW w:w="3118" w:type="dxa"/>
                <w:vAlign w:val="center"/>
              </w:tcPr>
              <w:p w14:paraId="5D90C91E"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14:paraId="16807DBC" w14:textId="77777777" w:rsidR="00D13D33" w:rsidRDefault="002F191C" w:rsidP="009917F4">
                <w:pPr>
                  <w:jc w:val="both"/>
                  <w:cnfStyle w:val="000000100000" w:firstRow="0" w:lastRow="0" w:firstColumn="0" w:lastColumn="0" w:oddVBand="0" w:evenVBand="0" w:oddHBand="1" w:evenHBand="0" w:firstRowFirstColumn="0" w:firstRowLastColumn="0" w:lastRowFirstColumn="0" w:lastRowLastColumn="0"/>
                  <w:rPr>
                    <w:rFonts w:cstheme="minorHAnsi"/>
                  </w:rPr>
                </w:pPr>
                <w:r>
                  <w:fldChar w:fldCharType="begin"/>
                </w:r>
                <w:r>
                  <w:instrText xml:space="preserve"> MERGEFIELD Срок_предоставления_обеспечения_договора </w:instrText>
                </w:r>
                <w:r>
                  <w:fldChar w:fldCharType="separate"/>
                </w:r>
                <w:r w:rsidR="009917F4">
                  <w:rPr>
                    <w:noProof/>
                  </w:rPr>
                  <w:t>не требуется</w:t>
                </w:r>
                <w:r>
                  <w:rPr>
                    <w:noProof/>
                  </w:rPr>
                  <w:fldChar w:fldCharType="end"/>
                </w:r>
              </w:p>
            </w:tc>
          </w:tr>
        </w:tbl>
      </w:sdtContent>
    </w:sdt>
    <w:permEnd w:id="158600472"/>
    <w:p w14:paraId="5853770B" w14:textId="77777777" w:rsidR="00A55BB0" w:rsidRPr="00736283" w:rsidRDefault="00A55BB0" w:rsidP="00A55BB0">
      <w:pPr>
        <w:pStyle w:val="113"/>
        <w:spacing w:line="240" w:lineRule="auto"/>
        <w:jc w:val="both"/>
      </w:pPr>
      <w:r w:rsidRPr="00736283">
        <w:t>Требования по обеспечению аванса</w:t>
      </w:r>
    </w:p>
    <w:permStart w:id="1079914497" w:edGrp="everyone" w:displacedByCustomXml="next"/>
    <w:sdt>
      <w:sdtPr>
        <w:rPr>
          <w:b w:val="0"/>
        </w:rPr>
        <w:alias w:val="Специальные требования"/>
        <w:tag w:val="Специальные требования"/>
        <w:id w:val="-582680519"/>
        <w:placeholder>
          <w:docPart w:val="879926484BDD4E0FBD0904696317E1FA"/>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55BB0" w:rsidRPr="00736283" w14:paraId="3E06D2A1" w14:textId="77777777" w:rsidTr="007619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50AC6FA" w14:textId="77777777" w:rsidR="00A55BB0" w:rsidRPr="00736283" w:rsidRDefault="00A55BB0" w:rsidP="00761996">
                <w:pPr>
                  <w:suppressAutoHyphens/>
                </w:pPr>
                <w:r w:rsidRPr="00736283">
                  <w:t>№</w:t>
                </w:r>
              </w:p>
            </w:tc>
            <w:tc>
              <w:tcPr>
                <w:tcW w:w="3118" w:type="dxa"/>
                <w:vAlign w:val="center"/>
              </w:tcPr>
              <w:p w14:paraId="59802076" w14:textId="77777777" w:rsidR="00A55BB0" w:rsidRPr="00736283" w:rsidRDefault="00A55BB0" w:rsidP="00761996">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36A3F30" w14:textId="77777777" w:rsidR="00A55BB0" w:rsidRPr="00736283" w:rsidRDefault="00A55BB0" w:rsidP="00761996">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A55BB0" w:rsidRPr="00736283" w14:paraId="1464F882" w14:textId="77777777" w:rsidTr="0076199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6CB3B30" w14:textId="77777777" w:rsidR="00A55BB0" w:rsidRPr="00736283" w:rsidRDefault="00A55BB0" w:rsidP="00761996">
                <w:pPr>
                  <w:pStyle w:val="ac"/>
                  <w:numPr>
                    <w:ilvl w:val="0"/>
                    <w:numId w:val="6"/>
                  </w:numPr>
                  <w:suppressAutoHyphens/>
                  <w:jc w:val="both"/>
                </w:pPr>
              </w:p>
            </w:tc>
            <w:tc>
              <w:tcPr>
                <w:tcW w:w="3118" w:type="dxa"/>
                <w:vAlign w:val="center"/>
              </w:tcPr>
              <w:p w14:paraId="5DAA6BF7" w14:textId="77777777" w:rsidR="00A55BB0" w:rsidRPr="00736283" w:rsidRDefault="00A55BB0" w:rsidP="0076199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6DFCC02A" w14:textId="77777777" w:rsidR="00A55BB0" w:rsidRPr="00736283" w:rsidRDefault="00A55BB0" w:rsidP="009917F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9917F4">
                  <w:rPr>
                    <w:rFonts w:cstheme="minorHAnsi"/>
                    <w:noProof/>
                  </w:rPr>
                  <w:t>не требуется</w:t>
                </w:r>
                <w:r w:rsidRPr="00736283">
                  <w:rPr>
                    <w:rFonts w:cstheme="minorHAnsi"/>
                  </w:rPr>
                  <w:fldChar w:fldCharType="end"/>
                </w:r>
              </w:p>
            </w:tc>
          </w:tr>
          <w:tr w:rsidR="00A55BB0" w:rsidRPr="00C736AB" w14:paraId="21D2F78D" w14:textId="77777777" w:rsidTr="0076199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09E406A" w14:textId="77777777" w:rsidR="00A55BB0" w:rsidRPr="00736283" w:rsidRDefault="00A55BB0" w:rsidP="00761996">
                <w:pPr>
                  <w:pStyle w:val="ac"/>
                  <w:numPr>
                    <w:ilvl w:val="0"/>
                    <w:numId w:val="6"/>
                  </w:numPr>
                  <w:suppressAutoHyphens/>
                  <w:jc w:val="both"/>
                </w:pPr>
              </w:p>
            </w:tc>
            <w:tc>
              <w:tcPr>
                <w:tcW w:w="3118" w:type="dxa"/>
                <w:vAlign w:val="center"/>
              </w:tcPr>
              <w:p w14:paraId="5219C3ED" w14:textId="77777777" w:rsidR="00A55BB0" w:rsidRPr="00736283" w:rsidRDefault="00A55BB0" w:rsidP="0076199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417E3563" w14:textId="77777777" w:rsidR="00A55BB0" w:rsidRDefault="00A55BB0" w:rsidP="00ED39A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0A2D62">
                  <w:rPr>
                    <w:rFonts w:cstheme="minorHAnsi"/>
                    <w:noProof/>
                  </w:rPr>
                  <w:t>«</w:t>
                </w:r>
                <w:r w:rsidR="00ED39AC">
                  <w:rPr>
                    <w:rFonts w:cstheme="minorHAnsi"/>
                    <w:noProof/>
                  </w:rPr>
                  <w:t>не требуется</w:t>
                </w:r>
                <w:r w:rsidRPr="00736283">
                  <w:rPr>
                    <w:rFonts w:cstheme="minorHAnsi"/>
                  </w:rPr>
                  <w:fldChar w:fldCharType="end"/>
                </w:r>
              </w:p>
            </w:tc>
          </w:tr>
        </w:tbl>
      </w:sdtContent>
    </w:sdt>
    <w:permEnd w:id="1079914497"/>
    <w:p w14:paraId="356F94DF" w14:textId="77777777" w:rsidR="00CA5FE7" w:rsidRDefault="00CA5FE7" w:rsidP="00CA5FE7">
      <w:pPr>
        <w:pStyle w:val="113"/>
        <w:spacing w:line="240" w:lineRule="auto"/>
        <w:jc w:val="both"/>
      </w:pPr>
      <w:r w:rsidRPr="00C736AB">
        <w:t xml:space="preserve">Требование </w:t>
      </w:r>
      <w:r>
        <w:t>по безопасности и охране труда</w:t>
      </w:r>
    </w:p>
    <w:permStart w:id="872703544" w:edGrp="everyone" w:displacedByCustomXml="next"/>
    <w:sdt>
      <w:sdtPr>
        <w:rPr>
          <w:b w:val="0"/>
        </w:rPr>
        <w:alias w:val="Специальные требования"/>
        <w:tag w:val="Специальные требования"/>
        <w:id w:val="1860858097"/>
        <w:placeholder>
          <w:docPart w:val="3AAC67C0DD9A42DA8AB8E43E4C9B56F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A5FE7" w:rsidRPr="00736283" w14:paraId="0473B14D" w14:textId="77777777" w:rsidTr="007619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4AEEEC7" w14:textId="77777777" w:rsidR="00CA5FE7" w:rsidRPr="00736283" w:rsidRDefault="00CA5FE7" w:rsidP="00761996">
                <w:pPr>
                  <w:suppressAutoHyphens/>
                </w:pPr>
                <w:r w:rsidRPr="00736283">
                  <w:t>№</w:t>
                </w:r>
              </w:p>
            </w:tc>
            <w:tc>
              <w:tcPr>
                <w:tcW w:w="3118" w:type="dxa"/>
                <w:vAlign w:val="center"/>
              </w:tcPr>
              <w:p w14:paraId="160B11E0" w14:textId="77777777" w:rsidR="00CA5FE7" w:rsidRPr="00736283" w:rsidRDefault="00CA5FE7" w:rsidP="00761996">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41B98016" w14:textId="77777777" w:rsidR="00CA5FE7" w:rsidRPr="00736283" w:rsidRDefault="00CA5FE7" w:rsidP="00761996">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A5FE7" w:rsidRPr="00736283" w14:paraId="5DB81C0C" w14:textId="77777777" w:rsidTr="0076199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5657A43" w14:textId="77777777" w:rsidR="00CA5FE7" w:rsidRPr="00736283" w:rsidRDefault="00CA5FE7" w:rsidP="00CA5FE7">
                <w:pPr>
                  <w:pStyle w:val="ac"/>
                  <w:numPr>
                    <w:ilvl w:val="0"/>
                    <w:numId w:val="6"/>
                  </w:numPr>
                  <w:suppressAutoHyphens/>
                  <w:jc w:val="both"/>
                </w:pPr>
              </w:p>
            </w:tc>
            <w:tc>
              <w:tcPr>
                <w:tcW w:w="3118" w:type="dxa"/>
                <w:vAlign w:val="center"/>
              </w:tcPr>
              <w:p w14:paraId="01104B63" w14:textId="77777777" w:rsidR="00CA5FE7" w:rsidRPr="006537A3" w:rsidRDefault="00CA5FE7" w:rsidP="0076199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6537A3">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6537A3">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14:paraId="6928CFC8" w14:textId="6B095C59" w:rsidR="00CA5FE7" w:rsidRPr="00736283" w:rsidRDefault="00CA5FE7" w:rsidP="00444C0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0A2D62">
                  <w:rPr>
                    <w:rFonts w:cstheme="minorHAnsi"/>
                    <w:noProof/>
                  </w:rPr>
                  <w:t>«</w:t>
                </w:r>
                <w:r w:rsidR="00444C0E">
                  <w:rPr>
                    <w:rFonts w:cstheme="minorHAnsi"/>
                    <w:noProof/>
                  </w:rPr>
                  <w:t>требуется</w:t>
                </w:r>
                <w:r w:rsidR="000A2D62">
                  <w:rPr>
                    <w:rFonts w:cstheme="minorHAnsi"/>
                    <w:noProof/>
                  </w:rPr>
                  <w:t>»</w:t>
                </w:r>
                <w:r>
                  <w:rPr>
                    <w:rFonts w:cstheme="minorHAnsi"/>
                  </w:rPr>
                  <w:fldChar w:fldCharType="end"/>
                </w:r>
              </w:p>
            </w:tc>
          </w:tr>
          <w:tr w:rsidR="00CA5FE7" w:rsidRPr="00C736AB" w14:paraId="48E2ED58" w14:textId="77777777" w:rsidTr="0076199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B18EF58" w14:textId="77777777" w:rsidR="00CA5FE7" w:rsidRPr="00736283" w:rsidRDefault="00CA5FE7" w:rsidP="00CA5FE7">
                <w:pPr>
                  <w:pStyle w:val="ac"/>
                  <w:numPr>
                    <w:ilvl w:val="0"/>
                    <w:numId w:val="6"/>
                  </w:numPr>
                  <w:suppressAutoHyphens/>
                  <w:jc w:val="both"/>
                </w:pPr>
              </w:p>
            </w:tc>
            <w:tc>
              <w:tcPr>
                <w:tcW w:w="3118" w:type="dxa"/>
              </w:tcPr>
              <w:p w14:paraId="06A2EDE5" w14:textId="77777777" w:rsidR="00CA5FE7" w:rsidRPr="006537A3" w:rsidRDefault="00CA5FE7" w:rsidP="00761996">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документов, подтверждающих обучение и проверку знаний в области охраны труда и промышленной безопасности</w:t>
                </w:r>
                <w:r w:rsidRPr="006537A3">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14:paraId="338D2576" w14:textId="6719B3B8" w:rsidR="00CA5FE7" w:rsidRDefault="00CA5FE7" w:rsidP="00444C0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0A2D62">
                  <w:rPr>
                    <w:rFonts w:cstheme="minorHAnsi"/>
                    <w:noProof/>
                  </w:rPr>
                  <w:t>«</w:t>
                </w:r>
                <w:r w:rsidR="00444C0E">
                  <w:rPr>
                    <w:rFonts w:cstheme="minorHAnsi"/>
                    <w:noProof/>
                  </w:rPr>
                  <w:t>требуется</w:t>
                </w:r>
                <w:r w:rsidR="000A2D62">
                  <w:rPr>
                    <w:rFonts w:cstheme="minorHAnsi"/>
                    <w:noProof/>
                  </w:rPr>
                  <w:t>»</w:t>
                </w:r>
                <w:r>
                  <w:rPr>
                    <w:rFonts w:cstheme="minorHAnsi"/>
                  </w:rPr>
                  <w:fldChar w:fldCharType="end"/>
                </w:r>
              </w:p>
            </w:tc>
          </w:tr>
          <w:tr w:rsidR="00CA5FE7" w:rsidRPr="00C736AB" w14:paraId="378F2E95" w14:textId="77777777" w:rsidTr="0076199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4B81BC4" w14:textId="77777777" w:rsidR="00CA5FE7" w:rsidRPr="00736283" w:rsidRDefault="00CA5FE7" w:rsidP="00CA5FE7">
                <w:pPr>
                  <w:pStyle w:val="ac"/>
                  <w:numPr>
                    <w:ilvl w:val="0"/>
                    <w:numId w:val="6"/>
                  </w:numPr>
                  <w:suppressAutoHyphens/>
                  <w:jc w:val="both"/>
                </w:pPr>
              </w:p>
            </w:tc>
            <w:tc>
              <w:tcPr>
                <w:tcW w:w="3118" w:type="dxa"/>
              </w:tcPr>
              <w:p w14:paraId="660DFD07" w14:textId="77777777" w:rsidR="00CA5FE7" w:rsidRPr="006537A3" w:rsidRDefault="00CA5FE7" w:rsidP="00761996">
                <w:pPr>
                  <w:jc w:val="both"/>
                  <w:cnfStyle w:val="000000100000" w:firstRow="0" w:lastRow="0" w:firstColumn="0" w:lastColumn="0" w:oddVBand="0" w:evenVBand="0" w:oddHBand="1" w:evenHBand="0" w:firstRowFirstColumn="0" w:firstRowLastColumn="0" w:lastRowFirstColumn="0" w:lastRowLastColumn="0"/>
                </w:pPr>
                <w:r w:rsidRPr="006537A3">
                  <w:rPr>
                    <w:bCs/>
                  </w:rPr>
                  <w:t>Наличие средств коллективной защиты</w:t>
                </w:r>
                <w:r w:rsidRPr="006537A3">
                  <w:t>: инвентарных ограждений для котлованов; системы безопасности работ на высоте, системы эвакуации и спасения и т.д.</w:t>
                </w:r>
              </w:p>
            </w:tc>
            <w:tc>
              <w:tcPr>
                <w:tcW w:w="4932" w:type="dxa"/>
                <w:vAlign w:val="center"/>
              </w:tcPr>
              <w:p w14:paraId="41B0D2AE" w14:textId="1D971280" w:rsidR="00CA5FE7" w:rsidRDefault="00CA5FE7" w:rsidP="00444C0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0A2D62">
                  <w:rPr>
                    <w:rFonts w:cstheme="minorHAnsi"/>
                    <w:noProof/>
                  </w:rPr>
                  <w:t>«</w:t>
                </w:r>
                <w:r w:rsidR="00444C0E">
                  <w:rPr>
                    <w:rFonts w:cstheme="minorHAnsi"/>
                    <w:noProof/>
                  </w:rPr>
                  <w:t xml:space="preserve"> требуется</w:t>
                </w:r>
                <w:r w:rsidR="000A2D62">
                  <w:rPr>
                    <w:rFonts w:cstheme="minorHAnsi"/>
                    <w:noProof/>
                  </w:rPr>
                  <w:t>»</w:t>
                </w:r>
                <w:r>
                  <w:rPr>
                    <w:rFonts w:cstheme="minorHAnsi"/>
                  </w:rPr>
                  <w:fldChar w:fldCharType="end"/>
                </w:r>
              </w:p>
            </w:tc>
          </w:tr>
          <w:tr w:rsidR="00CA5FE7" w:rsidRPr="00C736AB" w14:paraId="4E876A9D" w14:textId="77777777" w:rsidTr="0076199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AFAEE03" w14:textId="77777777" w:rsidR="00CA5FE7" w:rsidRPr="00736283" w:rsidRDefault="00CA5FE7" w:rsidP="00CA5FE7">
                <w:pPr>
                  <w:pStyle w:val="ac"/>
                  <w:numPr>
                    <w:ilvl w:val="0"/>
                    <w:numId w:val="6"/>
                  </w:numPr>
                  <w:suppressAutoHyphens/>
                  <w:jc w:val="both"/>
                </w:pPr>
              </w:p>
            </w:tc>
            <w:tc>
              <w:tcPr>
                <w:tcW w:w="3118" w:type="dxa"/>
              </w:tcPr>
              <w:p w14:paraId="5789A16F" w14:textId="77777777" w:rsidR="00CA5FE7" w:rsidRPr="006537A3" w:rsidRDefault="00CA5FE7" w:rsidP="00761996">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акта медицинского осмотра</w:t>
                </w:r>
                <w:r w:rsidRPr="006537A3">
                  <w:t xml:space="preserve"> с допуском к выполнению определённого вида работ </w:t>
                </w:r>
              </w:p>
            </w:tc>
            <w:tc>
              <w:tcPr>
                <w:tcW w:w="4932" w:type="dxa"/>
                <w:vAlign w:val="center"/>
              </w:tcPr>
              <w:p w14:paraId="56030FF1" w14:textId="74A88F87" w:rsidR="00CA5FE7" w:rsidRDefault="00CA5FE7" w:rsidP="00444C0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0A2D62">
                  <w:rPr>
                    <w:rFonts w:cstheme="minorHAnsi"/>
                    <w:noProof/>
                  </w:rPr>
                  <w:t>«</w:t>
                </w:r>
                <w:r w:rsidR="00444C0E">
                  <w:rPr>
                    <w:rFonts w:cstheme="minorHAnsi"/>
                    <w:noProof/>
                  </w:rPr>
                  <w:t>требуется</w:t>
                </w:r>
                <w:r w:rsidR="000A2D62">
                  <w:rPr>
                    <w:rFonts w:cstheme="minorHAnsi"/>
                    <w:noProof/>
                  </w:rPr>
                  <w:t>»</w:t>
                </w:r>
                <w:r>
                  <w:rPr>
                    <w:rFonts w:cstheme="minorHAnsi"/>
                  </w:rPr>
                  <w:fldChar w:fldCharType="end"/>
                </w:r>
              </w:p>
            </w:tc>
          </w:tr>
          <w:tr w:rsidR="00CA5FE7" w:rsidRPr="00C736AB" w14:paraId="2B12EC72" w14:textId="77777777" w:rsidTr="0076199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C11EF9D" w14:textId="77777777" w:rsidR="00CA5FE7" w:rsidRPr="00736283" w:rsidRDefault="00CA5FE7" w:rsidP="00CA5FE7">
                <w:pPr>
                  <w:pStyle w:val="ac"/>
                  <w:numPr>
                    <w:ilvl w:val="0"/>
                    <w:numId w:val="6"/>
                  </w:numPr>
                  <w:suppressAutoHyphens/>
                  <w:jc w:val="both"/>
                </w:pPr>
              </w:p>
            </w:tc>
            <w:tc>
              <w:tcPr>
                <w:tcW w:w="3118" w:type="dxa"/>
              </w:tcPr>
              <w:p w14:paraId="17222710" w14:textId="77777777" w:rsidR="00CA5FE7" w:rsidRPr="006537A3" w:rsidRDefault="00CA5FE7" w:rsidP="00761996">
                <w:pPr>
                  <w:jc w:val="both"/>
                  <w:cnfStyle w:val="000000100000" w:firstRow="0" w:lastRow="0" w:firstColumn="0" w:lastColumn="0" w:oddVBand="0" w:evenVBand="0" w:oddHBand="1" w:evenHBand="0" w:firstRowFirstColumn="0" w:firstRowLastColumn="0" w:lastRowFirstColumn="0" w:lastRowLastColumn="0"/>
                </w:pPr>
                <w:r w:rsidRPr="006537A3">
                  <w:rPr>
                    <w:bCs/>
                  </w:rPr>
                  <w:t xml:space="preserve">Наличие документов, подтверждающих обеспечение работников СИЗ, </w:t>
                </w:r>
                <w:r w:rsidRPr="006537A3">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14:paraId="1441602A" w14:textId="496CA134" w:rsidR="00CA5FE7" w:rsidRPr="00736283" w:rsidRDefault="00CA5FE7" w:rsidP="00444C0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0A2D62">
                  <w:rPr>
                    <w:rFonts w:cstheme="minorHAnsi"/>
                    <w:noProof/>
                  </w:rPr>
                  <w:t>«</w:t>
                </w:r>
                <w:r w:rsidR="00444C0E">
                  <w:rPr>
                    <w:rFonts w:cstheme="minorHAnsi"/>
                    <w:noProof/>
                  </w:rPr>
                  <w:t>требуется</w:t>
                </w:r>
                <w:r>
                  <w:rPr>
                    <w:rFonts w:cstheme="minorHAnsi"/>
                  </w:rPr>
                  <w:fldChar w:fldCharType="end"/>
                </w:r>
                <w:r w:rsidR="00444C0E">
                  <w:rPr>
                    <w:rFonts w:cstheme="minorHAnsi"/>
                  </w:rPr>
                  <w:t>»</w:t>
                </w:r>
              </w:p>
            </w:tc>
          </w:tr>
        </w:tbl>
      </w:sdtContent>
    </w:sdt>
    <w:permEnd w:id="872703544"/>
    <w:p w14:paraId="1005AC4E" w14:textId="77777777" w:rsidR="00911DB2" w:rsidRPr="00C736AB" w:rsidRDefault="00911DB2" w:rsidP="00911DB2">
      <w:pPr>
        <w:pStyle w:val="113"/>
        <w:spacing w:line="240" w:lineRule="auto"/>
        <w:jc w:val="both"/>
      </w:pPr>
      <w:r>
        <w:lastRenderedPageBreak/>
        <w:t>Иные т</w:t>
      </w:r>
      <w:r w:rsidRPr="00C736AB">
        <w:t>ребовани</w:t>
      </w:r>
      <w:r>
        <w:t>я</w:t>
      </w:r>
      <w:r w:rsidRPr="00C736AB">
        <w:t xml:space="preserve"> </w:t>
      </w:r>
      <w:r w:rsidR="00D74DF4">
        <w:t>к участникам</w:t>
      </w:r>
    </w:p>
    <w:permStart w:id="469327171" w:edGrp="everyone" w:displacedByCustomXml="next"/>
    <w:sdt>
      <w:sdtPr>
        <w:rPr>
          <w:b w:val="0"/>
        </w:rPr>
        <w:alias w:val="Специальные требования"/>
        <w:tag w:val="Специальные требования"/>
        <w:id w:val="-2078812785"/>
        <w:placeholder>
          <w:docPart w:val="667DF7696E434E2CBF2B35B5C2F85BE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11DB2" w:rsidRPr="00C736AB" w14:paraId="7A480CED" w14:textId="77777777" w:rsidTr="005371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4AFEC79" w14:textId="77777777" w:rsidR="00911DB2" w:rsidRPr="00C736AB" w:rsidRDefault="00911DB2" w:rsidP="00537191">
                <w:pPr>
                  <w:suppressAutoHyphens/>
                </w:pPr>
                <w:r w:rsidRPr="00C736AB">
                  <w:t>№</w:t>
                </w:r>
              </w:p>
            </w:tc>
            <w:tc>
              <w:tcPr>
                <w:tcW w:w="3118" w:type="dxa"/>
                <w:vAlign w:val="center"/>
              </w:tcPr>
              <w:p w14:paraId="2C0FCA61"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74D3BEB5"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911DB2" w:rsidRPr="00C736AB" w14:paraId="795A9B90" w14:textId="77777777" w:rsidTr="0053719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924E4F2" w14:textId="77777777" w:rsidR="00911DB2" w:rsidRPr="00C736AB" w:rsidRDefault="00911DB2" w:rsidP="00537191">
                <w:pPr>
                  <w:pStyle w:val="ac"/>
                  <w:numPr>
                    <w:ilvl w:val="0"/>
                    <w:numId w:val="6"/>
                  </w:numPr>
                  <w:suppressAutoHyphens/>
                  <w:jc w:val="both"/>
                </w:pPr>
              </w:p>
            </w:tc>
            <w:tc>
              <w:tcPr>
                <w:tcW w:w="3118" w:type="dxa"/>
                <w:vAlign w:val="center"/>
              </w:tcPr>
              <w:p w14:paraId="576FF3B3" w14:textId="77777777" w:rsidR="00911DB2" w:rsidRPr="00C736AB" w:rsidRDefault="00D74DF4"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14:paraId="7CE5076B" w14:textId="77777777" w:rsidR="00911DB2" w:rsidRPr="00C736AB" w:rsidRDefault="00911DB2" w:rsidP="00ED39A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0A2D62">
                  <w:rPr>
                    <w:rFonts w:cstheme="minorHAnsi"/>
                    <w:noProof/>
                  </w:rPr>
                  <w:t>«</w:t>
                </w:r>
                <w:r w:rsidR="00ED39AC">
                  <w:rPr>
                    <w:rFonts w:cstheme="minorHAnsi"/>
                    <w:noProof/>
                  </w:rPr>
                  <w:t>не требуется</w:t>
                </w:r>
                <w:r w:rsidR="000A2D62">
                  <w:rPr>
                    <w:rFonts w:cstheme="minorHAnsi"/>
                    <w:noProof/>
                  </w:rPr>
                  <w:t>»</w:t>
                </w:r>
                <w:r>
                  <w:rPr>
                    <w:rFonts w:cstheme="minorHAnsi"/>
                  </w:rPr>
                  <w:fldChar w:fldCharType="end"/>
                </w:r>
              </w:p>
            </w:tc>
          </w:tr>
          <w:permEnd w:id="469327171"/>
        </w:tbl>
      </w:sdtContent>
    </w:sdt>
    <w:p w14:paraId="240EE1B8" w14:textId="77777777" w:rsidR="00911DB2" w:rsidRDefault="00911DB2" w:rsidP="00911DB2">
      <w:pPr>
        <w:pStyle w:val="1"/>
        <w:numPr>
          <w:ilvl w:val="0"/>
          <w:numId w:val="0"/>
        </w:numPr>
        <w:sectPr w:rsidR="00911DB2" w:rsidSect="00243AC8">
          <w:pgSz w:w="11906" w:h="16838"/>
          <w:pgMar w:top="709" w:right="1701" w:bottom="1276" w:left="1701" w:header="709" w:footer="709" w:gutter="0"/>
          <w:cols w:space="708"/>
          <w:docGrid w:linePitch="360"/>
        </w:sectPr>
      </w:pPr>
    </w:p>
    <w:p w14:paraId="69F613CD" w14:textId="77777777" w:rsidR="00696A07" w:rsidRDefault="00696A07" w:rsidP="00696A07">
      <w:pPr>
        <w:pStyle w:val="1"/>
      </w:pPr>
      <w:bookmarkStart w:id="7" w:name="_Ref534988683"/>
      <w:bookmarkStart w:id="8" w:name="_Toc74640261"/>
      <w:bookmarkStart w:id="9" w:name="_Ref534988777"/>
      <w:r>
        <w:lastRenderedPageBreak/>
        <w:t>Требования к заявке на участие в закупке</w:t>
      </w:r>
      <w:bookmarkEnd w:id="7"/>
      <w:bookmarkEnd w:id="8"/>
    </w:p>
    <w:p w14:paraId="20629603" w14:textId="77777777" w:rsidR="00696A07" w:rsidRDefault="00421159" w:rsidP="00696A07">
      <w:pPr>
        <w:pStyle w:val="113"/>
      </w:pPr>
      <w:r>
        <w:t>С</w:t>
      </w:r>
      <w:r w:rsidR="00696A07">
        <w:t>остав заявки</w:t>
      </w:r>
    </w:p>
    <w:p w14:paraId="0121B235" w14:textId="77777777"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14:paraId="04BE48D0" w14:textId="77777777"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14:paraId="12FC17D4" w14:textId="77777777" w:rsidR="005A5FA9" w:rsidRDefault="005A5FA9" w:rsidP="005A5FA9">
      <w:pPr>
        <w:pStyle w:val="113"/>
      </w:pPr>
      <w:r>
        <w:t>Форма заявки</w:t>
      </w:r>
    </w:p>
    <w:p w14:paraId="6C2ACAD5"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40B42B65" w14:textId="77777777" w:rsidR="00FE3E2C" w:rsidRDefault="00FE3E2C" w:rsidP="00FE3E2C">
      <w:pPr>
        <w:pStyle w:val="113"/>
      </w:pPr>
      <w:r>
        <w:t>Оформление заявки</w:t>
      </w:r>
    </w:p>
    <w:p w14:paraId="5AF1A1D3" w14:textId="77777777"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02D9F738" w14:textId="77777777"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14:paraId="7EEDD178" w14:textId="77777777" w:rsidR="00822180" w:rsidRDefault="00822180" w:rsidP="00850327">
      <w:pPr>
        <w:pStyle w:val="111"/>
      </w:pPr>
      <w:r>
        <w:t>Электронный документ должен допускать поиск и копирование произвольных фрагментов.</w:t>
      </w:r>
    </w:p>
    <w:p w14:paraId="0489D64C" w14:textId="77777777" w:rsidR="00822180" w:rsidRDefault="00822180" w:rsidP="00A1655D">
      <w:pPr>
        <w:pStyle w:val="111"/>
      </w:pPr>
      <w:r>
        <w:t>Электронные формы заявки заполняются в формах, прилагаемых к документации о закупке.</w:t>
      </w:r>
    </w:p>
    <w:p w14:paraId="36EEC2CE" w14:textId="77777777"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00B41E39" w14:textId="77777777" w:rsidR="00421159" w:rsidRDefault="00822180" w:rsidP="00BE6564">
      <w:pPr>
        <w:pStyle w:val="111"/>
      </w:pPr>
      <w:r>
        <w:t>Не требуется распечатывание заполненных электронных форм, их подписание и сканирование.</w:t>
      </w:r>
    </w:p>
    <w:p w14:paraId="18F82BD4" w14:textId="77777777" w:rsidR="00421159" w:rsidRDefault="00421159" w:rsidP="00421159">
      <w:pPr>
        <w:pStyle w:val="113"/>
      </w:pPr>
      <w:r>
        <w:t>Содержание заявки</w:t>
      </w:r>
    </w:p>
    <w:p w14:paraId="03B6238F" w14:textId="77777777" w:rsidR="00C47B45" w:rsidRDefault="00C47B45" w:rsidP="00C47B45">
      <w:pPr>
        <w:pStyle w:val="111"/>
      </w:pPr>
      <w:r w:rsidRPr="00075178">
        <w:t>Заявка</w:t>
      </w:r>
      <w:r>
        <w:t xml:space="preserve"> составляется на русском языке.</w:t>
      </w:r>
    </w:p>
    <w:p w14:paraId="7D7EE51F"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0828D95A"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22270FF6"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4F9C2808" w14:textId="77777777"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34B8A8AD" w14:textId="77777777"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2B2BD2A9" w14:textId="77777777"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4B3D60C1" w14:textId="77777777" w:rsidR="00D13D33" w:rsidRPr="00C736AB" w:rsidRDefault="00D13D33" w:rsidP="00D13D33">
      <w:pPr>
        <w:pStyle w:val="113"/>
      </w:pPr>
      <w:r w:rsidRPr="00C736AB">
        <w:t>Обеспечение заявки на участие в закупке</w:t>
      </w:r>
    </w:p>
    <w:p w14:paraId="0CB5B145" w14:textId="77777777" w:rsidR="00D13D33" w:rsidRPr="00C736AB" w:rsidRDefault="00D13D33" w:rsidP="00D13D33">
      <w:pPr>
        <w:pStyle w:val="111"/>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14:paraId="315E5FC9" w14:textId="77777777" w:rsidR="00D13D33" w:rsidRPr="00C736AB" w:rsidRDefault="00D13D33" w:rsidP="00D13D33">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w:t>
      </w:r>
      <w:r w:rsidRPr="00C736AB">
        <w:lastRenderedPageBreak/>
        <w:t>установить в документации о закупке требование к обеспечению заявок на участие в закупке в размере не более 5% НМЦД.</w:t>
      </w:r>
    </w:p>
    <w:p w14:paraId="0C8D72F2" w14:textId="77777777" w:rsidR="00D13D33" w:rsidRPr="00C736AB" w:rsidRDefault="00D13D33" w:rsidP="00D13D33">
      <w:pPr>
        <w:pStyle w:val="111"/>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14:paraId="297F67FC" w14:textId="77777777" w:rsidR="00D13D33" w:rsidRPr="00C736AB" w:rsidRDefault="00D13D33" w:rsidP="00D13D33">
      <w:pPr>
        <w:pStyle w:val="111"/>
        <w:numPr>
          <w:ilvl w:val="0"/>
          <w:numId w:val="0"/>
        </w:numPr>
      </w:pPr>
      <w:r w:rsidRPr="00C736AB">
        <w:rPr>
          <w:b/>
        </w:rPr>
        <w:t>а)</w:t>
      </w:r>
      <w:r w:rsidRPr="00C736AB">
        <w:t xml:space="preserve"> путем внесения денежных средств; </w:t>
      </w:r>
    </w:p>
    <w:p w14:paraId="17C4FF9F" w14:textId="77777777" w:rsidR="00D13D33" w:rsidRPr="00C736AB" w:rsidRDefault="00D13D33" w:rsidP="00D13D33">
      <w:pPr>
        <w:pStyle w:val="111"/>
        <w:numPr>
          <w:ilvl w:val="0"/>
          <w:numId w:val="0"/>
        </w:numPr>
      </w:pPr>
      <w:r w:rsidRPr="00C736AB">
        <w:rPr>
          <w:b/>
        </w:rPr>
        <w:t>б)</w:t>
      </w:r>
      <w:r w:rsidRPr="00C736AB">
        <w:t xml:space="preserve"> предоставления банковской гарантии. </w:t>
      </w:r>
    </w:p>
    <w:p w14:paraId="7B8F3EC4" w14:textId="77777777" w:rsidR="00D13D33" w:rsidRPr="00C736AB" w:rsidRDefault="003D0BB3" w:rsidP="003D0BB3">
      <w:pPr>
        <w:pStyle w:val="111"/>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14:paraId="4167D466" w14:textId="77777777" w:rsidR="00D13D33" w:rsidRPr="00C736AB" w:rsidRDefault="00D13D33" w:rsidP="00D13D33">
      <w:pPr>
        <w:pStyle w:val="111"/>
        <w:numPr>
          <w:ilvl w:val="0"/>
          <w:numId w:val="0"/>
        </w:numPr>
      </w:pPr>
      <w:r w:rsidRPr="00C736AB">
        <w:t>Банковская гарантия должна быть безотзывной и должна содержать:</w:t>
      </w:r>
    </w:p>
    <w:p w14:paraId="474C15CF" w14:textId="77777777" w:rsidR="00D13D33" w:rsidRPr="00C736AB" w:rsidRDefault="00D13D33" w:rsidP="00D13D33">
      <w:pPr>
        <w:pStyle w:val="111"/>
        <w:numPr>
          <w:ilvl w:val="0"/>
          <w:numId w:val="0"/>
        </w:numPr>
      </w:pPr>
      <w:r w:rsidRPr="00C736AB">
        <w:t>1) сумму банковской гарантии, подлежащую уплате гарантом Заказчику</w:t>
      </w:r>
      <w:r w:rsidR="004510A7">
        <w:t>,</w:t>
      </w:r>
      <w:r w:rsidRPr="00C736AB">
        <w:t xml:space="preserve"> </w:t>
      </w:r>
      <w:r w:rsidR="004510A7">
        <w:rPr>
          <w:b/>
        </w:rPr>
        <w:t>установленной</w:t>
      </w:r>
      <w:r w:rsidRPr="00C736AB">
        <w:rPr>
          <w:b/>
        </w:rPr>
        <w:t xml:space="preserve"> </w:t>
      </w:r>
      <w:r w:rsidR="004510A7">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14:paraId="4CED8E59" w14:textId="77777777" w:rsidR="00D13D33" w:rsidRPr="00C736AB" w:rsidRDefault="00D13D33" w:rsidP="00D13D33">
      <w:pPr>
        <w:pStyle w:val="111"/>
        <w:numPr>
          <w:ilvl w:val="0"/>
          <w:numId w:val="0"/>
        </w:numPr>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14:paraId="507AD89A" w14:textId="77777777" w:rsidR="00D13D33" w:rsidRPr="00C736AB" w:rsidRDefault="00D13D33" w:rsidP="00D13D33">
      <w:pPr>
        <w:pStyle w:val="111"/>
        <w:numPr>
          <w:ilvl w:val="0"/>
          <w:numId w:val="0"/>
        </w:numPr>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14:paraId="13D477D8" w14:textId="77777777" w:rsidR="00D13D33" w:rsidRPr="00C736AB" w:rsidRDefault="00D13D33" w:rsidP="00D13D33">
      <w:pPr>
        <w:pStyle w:val="111"/>
        <w:numPr>
          <w:ilvl w:val="0"/>
          <w:numId w:val="0"/>
        </w:numPr>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14:paraId="59066286" w14:textId="77777777" w:rsidR="00D13D33" w:rsidRPr="00C736AB" w:rsidRDefault="00D13D33" w:rsidP="00D13D33">
      <w:pPr>
        <w:pStyle w:val="111"/>
        <w:numPr>
          <w:ilvl w:val="0"/>
          <w:numId w:val="0"/>
        </w:numPr>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14:paraId="64FE8C57" w14:textId="77777777" w:rsidR="00D13D33" w:rsidRPr="00C736AB" w:rsidRDefault="00D13D33" w:rsidP="00D13D33">
      <w:pPr>
        <w:pStyle w:val="111"/>
        <w:numPr>
          <w:ilvl w:val="0"/>
          <w:numId w:val="0"/>
        </w:numPr>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14:paraId="145AC165" w14:textId="77777777" w:rsidR="00D13D33" w:rsidRPr="00C736AB" w:rsidRDefault="00D13D33" w:rsidP="00D13D33">
      <w:pPr>
        <w:pStyle w:val="111"/>
        <w:numPr>
          <w:ilvl w:val="0"/>
          <w:numId w:val="0"/>
        </w:numPr>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14:paraId="78BA06B8" w14:textId="77777777" w:rsidR="00D13D33" w:rsidRPr="00C736AB" w:rsidRDefault="00D13D33" w:rsidP="00D13D33">
      <w:pPr>
        <w:pStyle w:val="111"/>
        <w:numPr>
          <w:ilvl w:val="0"/>
          <w:numId w:val="0"/>
        </w:numPr>
      </w:pPr>
      <w:r w:rsidRPr="00C736AB">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14:paraId="13A0C88B" w14:textId="77777777" w:rsidR="00D13D33" w:rsidRPr="00C736AB" w:rsidRDefault="00D13D33" w:rsidP="00D13D33">
      <w:pPr>
        <w:pStyle w:val="111"/>
        <w:numPr>
          <w:ilvl w:val="0"/>
          <w:numId w:val="0"/>
        </w:numPr>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14:paraId="1A3A2E2D" w14:textId="77777777" w:rsidR="00D13D33" w:rsidRDefault="00D13D33" w:rsidP="00D13D33">
      <w:pPr>
        <w:pStyle w:val="111"/>
        <w:numPr>
          <w:ilvl w:val="0"/>
          <w:numId w:val="0"/>
        </w:numPr>
      </w:pPr>
      <w:r w:rsidRPr="00C736AB">
        <w:t>10) условие о том, что расходы, возникающие в связи с перечислением денежных средств гарантом по банковской гарантии, несет гарант;</w:t>
      </w:r>
    </w:p>
    <w:p w14:paraId="450A383C" w14:textId="77777777" w:rsidR="00536F08" w:rsidRPr="00C736AB" w:rsidRDefault="00536F08" w:rsidP="00D13D33">
      <w:pPr>
        <w:pStyle w:val="111"/>
        <w:numPr>
          <w:ilvl w:val="0"/>
          <w:numId w:val="0"/>
        </w:numPr>
      </w:pPr>
      <w:r>
        <w:lastRenderedPageBreak/>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14:paraId="341C1F01" w14:textId="77777777" w:rsidR="00D13D33" w:rsidRPr="00C736AB" w:rsidRDefault="00D13D33" w:rsidP="00D13D33">
      <w:pPr>
        <w:pStyle w:val="111"/>
      </w:pPr>
      <w:r w:rsidRPr="00C736AB">
        <w:t>Недопустимо включение в банковскую гарантию:</w:t>
      </w:r>
    </w:p>
    <w:p w14:paraId="35DE2E99" w14:textId="77777777" w:rsidR="00D13D33" w:rsidRPr="00C736AB" w:rsidRDefault="00D13D33" w:rsidP="00D13D33">
      <w:pPr>
        <w:pStyle w:val="111"/>
        <w:numPr>
          <w:ilvl w:val="0"/>
          <w:numId w:val="0"/>
        </w:numPr>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14:paraId="27AE7721" w14:textId="77777777" w:rsidR="00D13D33" w:rsidRPr="00C736AB" w:rsidRDefault="00D13D33" w:rsidP="00D13D33">
      <w:pPr>
        <w:pStyle w:val="111"/>
        <w:numPr>
          <w:ilvl w:val="0"/>
          <w:numId w:val="0"/>
        </w:numPr>
      </w:pPr>
      <w:r w:rsidRPr="00C736AB">
        <w:t>2) требований о предоставлении Заказчиком гаранту отчета об исполнении договора;</w:t>
      </w:r>
    </w:p>
    <w:p w14:paraId="6B1CF4C4" w14:textId="77777777" w:rsidR="00D13D33" w:rsidRPr="00C736AB" w:rsidRDefault="00D13D33" w:rsidP="00D13D33">
      <w:pPr>
        <w:pStyle w:val="111"/>
        <w:numPr>
          <w:ilvl w:val="0"/>
          <w:numId w:val="0"/>
        </w:numPr>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sidRPr="00C736AB">
        <w:rPr>
          <w:b/>
        </w:rPr>
        <w:t>11</w:t>
      </w:r>
      <w:r w:rsidRPr="00C736AB">
        <w:t xml:space="preserve"> п. </w:t>
      </w:r>
      <w:r w:rsidRPr="00C736AB">
        <w:rPr>
          <w:b/>
        </w:rPr>
        <w:t>5.5.4</w:t>
      </w:r>
      <w:r w:rsidRPr="00C736AB">
        <w:t xml:space="preserve"> настоящей документации. </w:t>
      </w:r>
    </w:p>
    <w:p w14:paraId="50E703DB" w14:textId="77777777" w:rsidR="00D13D33" w:rsidRPr="00C736AB" w:rsidRDefault="00D13D33" w:rsidP="00D13D33">
      <w:pPr>
        <w:pStyle w:val="111"/>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14:paraId="498BBDC0" w14:textId="77777777" w:rsidR="00D13D33" w:rsidRPr="00C736AB" w:rsidRDefault="00D13D33" w:rsidP="00D13D33">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10FB5CBF" w14:textId="77777777" w:rsidR="00D13D33" w:rsidRPr="00C736AB" w:rsidRDefault="00D13D33" w:rsidP="00D13D33">
      <w:pPr>
        <w:pStyle w:val="111"/>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14:paraId="1621D7BE" w14:textId="77777777" w:rsidR="00D13D33" w:rsidRPr="00C736AB" w:rsidRDefault="00D13D33" w:rsidP="00D13D33">
      <w:pPr>
        <w:pStyle w:val="111"/>
        <w:numPr>
          <w:ilvl w:val="0"/>
          <w:numId w:val="0"/>
        </w:numPr>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2B5E4B06" w14:textId="77777777" w:rsidR="00D13D33" w:rsidRPr="00C736AB" w:rsidRDefault="00D13D33" w:rsidP="00D13D33">
      <w:pPr>
        <w:pStyle w:val="111"/>
        <w:numPr>
          <w:ilvl w:val="0"/>
          <w:numId w:val="0"/>
        </w:numPr>
      </w:pPr>
      <w:r w:rsidRPr="00C736AB">
        <w:t>2) отмена закупки;</w:t>
      </w:r>
    </w:p>
    <w:p w14:paraId="5B70E518" w14:textId="77777777" w:rsidR="00D13D33" w:rsidRPr="00C736AB" w:rsidRDefault="00D13D33" w:rsidP="00D13D33">
      <w:pPr>
        <w:pStyle w:val="111"/>
        <w:numPr>
          <w:ilvl w:val="0"/>
          <w:numId w:val="0"/>
        </w:numPr>
      </w:pPr>
      <w:r w:rsidRPr="00C736AB">
        <w:t>3) отклонение заявки участника закупки;</w:t>
      </w:r>
    </w:p>
    <w:p w14:paraId="1511A13D" w14:textId="77777777" w:rsidR="00D13D33" w:rsidRPr="00C736AB" w:rsidRDefault="00D13D33" w:rsidP="00D13D33">
      <w:pPr>
        <w:pStyle w:val="111"/>
        <w:numPr>
          <w:ilvl w:val="0"/>
          <w:numId w:val="0"/>
        </w:numPr>
      </w:pPr>
      <w:r w:rsidRPr="00C736AB">
        <w:t>4) отзыв заявки участником закупки до окончания срока подачи заявок;</w:t>
      </w:r>
    </w:p>
    <w:p w14:paraId="60635AA1" w14:textId="77777777" w:rsidR="00D13D33" w:rsidRPr="00C736AB" w:rsidRDefault="00D13D33" w:rsidP="00D13D33">
      <w:pPr>
        <w:pStyle w:val="111"/>
        <w:numPr>
          <w:ilvl w:val="0"/>
          <w:numId w:val="0"/>
        </w:numPr>
      </w:pPr>
      <w:r w:rsidRPr="00C736AB">
        <w:t>5) получение заявки на участие в закупке после окончания срока подачи заявок;</w:t>
      </w:r>
    </w:p>
    <w:p w14:paraId="5E98B88A" w14:textId="77777777" w:rsidR="00D13D33" w:rsidRPr="00C736AB" w:rsidRDefault="00D13D33" w:rsidP="00D13D33">
      <w:pPr>
        <w:pStyle w:val="111"/>
        <w:numPr>
          <w:ilvl w:val="0"/>
          <w:numId w:val="0"/>
        </w:numPr>
      </w:pPr>
      <w:r w:rsidRPr="00C736AB">
        <w:t xml:space="preserve">6) отстранение участника закупки от участия в закупке или отказ от заключения договора с победителем закупки.  </w:t>
      </w:r>
    </w:p>
    <w:p w14:paraId="23EC6F1C" w14:textId="77777777" w:rsidR="00D13D33" w:rsidRPr="00C736AB" w:rsidRDefault="00D13D33" w:rsidP="00D13D33">
      <w:pPr>
        <w:pStyle w:val="111"/>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406F4B01" w14:textId="77777777" w:rsidR="00D13D33" w:rsidRPr="00C736AB" w:rsidRDefault="00D13D33" w:rsidP="00D13D33">
      <w:pPr>
        <w:pStyle w:val="111"/>
        <w:numPr>
          <w:ilvl w:val="0"/>
          <w:numId w:val="0"/>
        </w:numPr>
      </w:pPr>
      <w:r w:rsidRPr="00C736AB">
        <w:t>1) уклонение или отказ участника закупки заключить договор;</w:t>
      </w:r>
    </w:p>
    <w:p w14:paraId="089D4A4C" w14:textId="77777777" w:rsidR="00D13D33" w:rsidRPr="00C736AB" w:rsidRDefault="00D13D33" w:rsidP="00D13D33">
      <w:pPr>
        <w:pStyle w:val="111"/>
        <w:numPr>
          <w:ilvl w:val="0"/>
          <w:numId w:val="0"/>
        </w:numPr>
      </w:pPr>
      <w:r w:rsidRPr="00C736AB">
        <w:lastRenderedPageBreak/>
        <w:t xml:space="preserve">2) непредоставление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14:paraId="1537EC6D" w14:textId="77777777" w:rsidR="00D13D33" w:rsidRPr="00C736AB" w:rsidRDefault="00D13D33" w:rsidP="00D13D33">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14:paraId="1D75C886" w14:textId="77777777" w:rsidR="00D13D33" w:rsidRPr="00C736AB" w:rsidRDefault="00D13D33" w:rsidP="00D13D33">
      <w:pPr>
        <w:pStyle w:val="111"/>
      </w:pPr>
      <w:r w:rsidRPr="00C736AB">
        <w:t>Возврат участнику закупки обеспечения заявки на участие в закупке не производится в следующих случаях:</w:t>
      </w:r>
    </w:p>
    <w:p w14:paraId="4A9A75A0" w14:textId="77777777" w:rsidR="00D13D33" w:rsidRPr="00C736AB" w:rsidRDefault="00D13D33" w:rsidP="00D13D33">
      <w:pPr>
        <w:pStyle w:val="111"/>
        <w:numPr>
          <w:ilvl w:val="0"/>
          <w:numId w:val="0"/>
        </w:numPr>
      </w:pPr>
      <w:r w:rsidRPr="00C736AB">
        <w:t>а) уклонение или отказа участника закупки от заключения договора;</w:t>
      </w:r>
    </w:p>
    <w:p w14:paraId="229F56C4" w14:textId="77777777" w:rsidR="00D13D33" w:rsidRPr="00C736AB" w:rsidRDefault="00D13D33" w:rsidP="00D13D33">
      <w:pPr>
        <w:pStyle w:val="111"/>
        <w:numPr>
          <w:ilvl w:val="0"/>
          <w:numId w:val="0"/>
        </w:numPr>
      </w:pPr>
      <w:r w:rsidRPr="00C736AB">
        <w:t>б) непредоставление или предоставление с нарушением условий, установленных Положением, до заключения договора Заказчику обеспечения заявки.</w:t>
      </w:r>
    </w:p>
    <w:p w14:paraId="55D0564C" w14:textId="77777777" w:rsidR="00D13D33" w:rsidRPr="00C736AB" w:rsidRDefault="00D13D33" w:rsidP="00D13D33">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348B8B2F" w14:textId="77777777" w:rsidR="00D13D33" w:rsidRPr="00C736AB" w:rsidRDefault="00D13D33" w:rsidP="00D13D33">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14:paraId="6867614A" w14:textId="77777777" w:rsidR="00D13D33" w:rsidRPr="00C736AB" w:rsidRDefault="00D13D33" w:rsidP="00D13D33">
      <w:pPr>
        <w:pStyle w:val="113"/>
      </w:pPr>
      <w:r w:rsidRPr="00C736AB">
        <w:t xml:space="preserve">Обеспечение договора </w:t>
      </w:r>
    </w:p>
    <w:p w14:paraId="610C3E34" w14:textId="77777777" w:rsidR="00D13D33" w:rsidRPr="00C736AB" w:rsidRDefault="00D13D33" w:rsidP="00D13D33">
      <w:pPr>
        <w:pStyle w:val="111"/>
      </w:pPr>
      <w:r w:rsidRPr="00C736AB">
        <w:t xml:space="preserve">Форма обеспечения исполнения обязательств по договору устанавливается в документации о закупке в </w:t>
      </w:r>
      <w:r w:rsidR="00C736AB" w:rsidRPr="00C736AB">
        <w:t>пп.23</w:t>
      </w:r>
      <w:r w:rsidRPr="00C736AB">
        <w:t xml:space="preserve"> п 4.4.</w:t>
      </w:r>
    </w:p>
    <w:p w14:paraId="2DBB476E" w14:textId="77777777" w:rsidR="00D13D33" w:rsidRPr="00C736AB" w:rsidRDefault="00D13D33" w:rsidP="00D13D33">
      <w:pPr>
        <w:pStyle w:val="111"/>
      </w:pPr>
      <w:r w:rsidRPr="00C736AB">
        <w:t>Размер обеспечения исполнения обязательств по договору может устанавливается в размере до 30% НМЦД, или цены договора, заключаемого с победителем или единственным поставщиком (единственным участником закупки) но не менее размера аванса.</w:t>
      </w:r>
    </w:p>
    <w:p w14:paraId="04B00814" w14:textId="77777777" w:rsidR="00D13D33" w:rsidRPr="00C736AB" w:rsidRDefault="00D13D33" w:rsidP="00D13D33">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p>
    <w:p w14:paraId="703294D2" w14:textId="77777777" w:rsidR="00D13D33" w:rsidRPr="00C736AB" w:rsidRDefault="00D13D33" w:rsidP="00D13D33">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14:paraId="5F8426E9" w14:textId="77777777" w:rsidR="00D13D33" w:rsidRPr="00C736AB" w:rsidRDefault="00D13D33" w:rsidP="00D13D33">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6BD5A4C4" w14:textId="77777777" w:rsidR="00D13D33" w:rsidRPr="00C736AB" w:rsidRDefault="00D13D33" w:rsidP="00D13D33">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7E1ED129" w14:textId="77777777" w:rsidR="00D13D33" w:rsidRDefault="00D13D33" w:rsidP="00D13D33">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7F4B09B4" w14:textId="77777777" w:rsidR="00736283" w:rsidRPr="00736283" w:rsidRDefault="00736283" w:rsidP="00736283">
      <w:pPr>
        <w:pStyle w:val="11"/>
        <w:spacing w:before="240"/>
        <w:jc w:val="left"/>
        <w:rPr>
          <w:rFonts w:ascii="Calibri" w:hAnsi="Calibri" w:cs="Calibri"/>
          <w:b/>
        </w:rPr>
      </w:pPr>
      <w:r w:rsidRPr="00736283">
        <w:rPr>
          <w:b/>
        </w:rPr>
        <w:t>Обеспечение аванса</w:t>
      </w:r>
    </w:p>
    <w:p w14:paraId="7CC0294F" w14:textId="77777777" w:rsidR="00736283" w:rsidRPr="00736283" w:rsidRDefault="00736283" w:rsidP="00736283">
      <w:pPr>
        <w:pStyle w:val="111"/>
        <w:rPr>
          <w:rFonts w:ascii="Times New Roman" w:hAnsi="Times New Roman" w:cs="Times New Roman"/>
        </w:rPr>
      </w:pPr>
      <w:r w:rsidRPr="00736283">
        <w:t>Форма обеспечения аванса устанавливается в доку</w:t>
      </w:r>
      <w:r w:rsidR="00C01528">
        <w:t>ментации о закупке в пп.25 п 4.</w:t>
      </w:r>
      <w:r w:rsidR="00C01528" w:rsidRPr="00C01528">
        <w:t>5</w:t>
      </w:r>
      <w:r w:rsidRPr="00736283">
        <w:t>.</w:t>
      </w:r>
    </w:p>
    <w:p w14:paraId="72FDC3B1" w14:textId="77777777" w:rsidR="00736283" w:rsidRPr="00736283" w:rsidRDefault="00736283" w:rsidP="00736283">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14:paraId="0C495138" w14:textId="77777777" w:rsidR="00736283" w:rsidRPr="00736283" w:rsidRDefault="00736283" w:rsidP="00736283">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14:paraId="73BD84D1" w14:textId="77777777" w:rsidR="00736283" w:rsidRPr="00736283" w:rsidRDefault="00736283" w:rsidP="00736283">
      <w:pPr>
        <w:pStyle w:val="111"/>
      </w:pPr>
      <w:r w:rsidRPr="00736283">
        <w:lastRenderedPageBreak/>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489D3DF6" w14:textId="77777777" w:rsidR="00736283" w:rsidRPr="00736283" w:rsidRDefault="00736283" w:rsidP="00736283">
      <w:pPr>
        <w:pStyle w:val="111"/>
      </w:pPr>
      <w:r w:rsidRPr="00736283">
        <w:t>Обеспечение аванса может быть предоставлено в виде:</w:t>
      </w:r>
    </w:p>
    <w:p w14:paraId="535EDFE8" w14:textId="77777777" w:rsidR="00736283" w:rsidRPr="00736283" w:rsidRDefault="00736283" w:rsidP="00736283">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Pr="00736283">
        <w:rPr>
          <w:b/>
          <w:bCs/>
        </w:rPr>
        <w:t>5.5.4.</w:t>
      </w:r>
      <w:r w:rsidRPr="00736283">
        <w:t xml:space="preserve"> настоящей документации.</w:t>
      </w:r>
    </w:p>
    <w:p w14:paraId="79C0A371" w14:textId="77777777" w:rsidR="00736283" w:rsidRPr="00736283" w:rsidRDefault="00736283" w:rsidP="00736283">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14:paraId="6E4B0FEC" w14:textId="77777777" w:rsidR="00736283" w:rsidRPr="00736283" w:rsidRDefault="00736283" w:rsidP="00736283">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0AEC3E6" w14:textId="77777777" w:rsidR="00736283" w:rsidRPr="00736283" w:rsidRDefault="00736283" w:rsidP="00736283">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B9E2F70" w14:textId="77777777" w:rsidR="00736283" w:rsidRPr="00736283" w:rsidRDefault="00736283" w:rsidP="00736283">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E8EB034" w14:textId="77777777" w:rsidR="00736283" w:rsidRPr="00736283" w:rsidRDefault="00736283" w:rsidP="00736283">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230AB6E6" w14:textId="77777777" w:rsidR="00736283" w:rsidRPr="00736283" w:rsidRDefault="00736283" w:rsidP="00736283">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6D1760A1" w14:textId="77777777" w:rsidR="00736283" w:rsidRPr="00736283" w:rsidRDefault="00736283" w:rsidP="00736283">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34E300D7" w14:textId="77777777" w:rsidR="00736283" w:rsidRPr="00736283" w:rsidRDefault="00736283" w:rsidP="00736283">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03A417CB" w14:textId="77777777" w:rsidR="00696A07" w:rsidRDefault="00696A07" w:rsidP="00696A07">
      <w:pPr>
        <w:pStyle w:val="113"/>
      </w:pPr>
      <w:r>
        <w:t>Требования к описанию предложения</w:t>
      </w:r>
    </w:p>
    <w:p w14:paraId="49317880" w14:textId="77777777"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09E8915B"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3A1D1525" w14:textId="77777777"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08C0F20E" w14:textId="77777777"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6D12ACBE"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0079F4EE" w14:textId="77777777" w:rsidR="00696A07" w:rsidRDefault="00204828" w:rsidP="00696A07">
      <w:pPr>
        <w:pStyle w:val="111"/>
      </w:pPr>
      <w:r w:rsidRPr="002E30A6">
        <w:rPr>
          <w:color w:val="auto"/>
        </w:rPr>
        <w:lastRenderedPageBreak/>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61B60455"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1ED121B9"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58078A47"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345097FE"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12E3A8B8" w14:textId="77777777" w:rsidR="00696A07" w:rsidRDefault="00696A07" w:rsidP="00696A07">
      <w:pPr>
        <w:pStyle w:val="a0"/>
      </w:pPr>
      <w:r>
        <w:t>указывает ошибочный пункт документации о закупке,</w:t>
      </w:r>
    </w:p>
    <w:p w14:paraId="42CC4C39"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294F515"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178B0052" w14:textId="77777777" w:rsidR="00696A07" w:rsidRDefault="00696A07" w:rsidP="00696A07">
      <w:pPr>
        <w:pStyle w:val="a0"/>
      </w:pPr>
      <w:r>
        <w:t>подает исправление как запрос разъяснений в порядке подачи запросов разъяснений.</w:t>
      </w:r>
    </w:p>
    <w:p w14:paraId="4A980D86" w14:textId="77777777" w:rsidR="00687993" w:rsidRDefault="00687993" w:rsidP="00687993">
      <w:pPr>
        <w:pStyle w:val="113"/>
      </w:pPr>
      <w:r>
        <w:t>Иные требования и условия закупки, представлены в приложениях к настоящей документации</w:t>
      </w:r>
    </w:p>
    <w:p w14:paraId="464BAF50" w14:textId="77777777" w:rsidR="00BC611E" w:rsidRDefault="00696A07" w:rsidP="00687993">
      <w:pPr>
        <w:pStyle w:val="11"/>
      </w:pPr>
      <w:r>
        <w:br w:type="page"/>
      </w:r>
      <w:bookmarkStart w:id="10" w:name="_Ref6045534"/>
      <w:bookmarkStart w:id="11" w:name="_Toc74640262"/>
      <w:bookmarkStart w:id="12" w:name="_Ref534988748"/>
      <w:bookmarkEnd w:id="9"/>
      <w:r w:rsidR="00BC611E">
        <w:lastRenderedPageBreak/>
        <w:t xml:space="preserve">Обзор процедуры, </w:t>
      </w:r>
      <w:r w:rsidR="00496594">
        <w:t>участие в закупке</w:t>
      </w:r>
      <w:bookmarkEnd w:id="10"/>
      <w:bookmarkEnd w:id="11"/>
    </w:p>
    <w:p w14:paraId="60915D89"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051B27376F3A408792CA95A21D474467"/>
        </w:placeholder>
        <w15:color w:val="00CCFF"/>
        <w:docPartList>
          <w:docPartGallery w:val="Quick Parts"/>
          <w:docPartCategory w:val="Документация о закупке: правовое основание закупки"/>
        </w:docPartList>
      </w:sdtPr>
      <w:sdtEndPr/>
      <w:sdtContent>
        <w:p w14:paraId="43BE49EE" w14:textId="77777777"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14:paraId="7626FE48"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14:paraId="50F613A8" w14:textId="77777777" w:rsidR="00BC611E" w:rsidRDefault="00BC611E" w:rsidP="00BC611E">
      <w:pPr>
        <w:pStyle w:val="113"/>
      </w:pPr>
      <w:r>
        <w:t>Порядок предоставления документации о закупке</w:t>
      </w:r>
    </w:p>
    <w:p w14:paraId="0B5CE57B"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35BC85F48E41430BAE46D986585E002A"/>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05DC642C" w14:textId="77777777" w:rsidR="00BC611E" w:rsidRDefault="00BC611E" w:rsidP="00BC611E">
      <w:pPr>
        <w:pStyle w:val="111"/>
        <w:rPr>
          <w:noProof/>
        </w:rPr>
      </w:pPr>
      <w:r>
        <w:rPr>
          <w:noProof/>
        </w:rPr>
        <w:t>Документация о закупке предоставляется без взимания платы.</w:t>
      </w:r>
    </w:p>
    <w:p w14:paraId="72FBA035"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A3E023F"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77E9016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40E8AAEF"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38F261E0"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45A19A0D"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39FD018" w14:textId="2F040D77"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D01A14">
        <w:rPr>
          <w:rStyle w:val="affff"/>
        </w:rPr>
        <w:t>5.11</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D01A14">
        <w:rPr>
          <w:rStyle w:val="affff"/>
        </w:rPr>
        <w:t>6</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D01A14">
        <w:rPr>
          <w:rStyle w:val="affff"/>
        </w:rPr>
        <w:t>5.11</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D01A14">
        <w:rPr>
          <w:rStyle w:val="affff"/>
        </w:rPr>
        <w:t>6</w:t>
      </w:r>
      <w:r w:rsidRPr="001779D4">
        <w:rPr>
          <w:rStyle w:val="affff"/>
        </w:rPr>
        <w:fldChar w:fldCharType="end"/>
      </w:r>
      <w:r>
        <w:t xml:space="preserve"> документации о закупке.</w:t>
      </w:r>
    </w:p>
    <w:p w14:paraId="04FF0DBA" w14:textId="565418B9"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D01A14">
        <w:rPr>
          <w:rStyle w:val="affff"/>
        </w:rPr>
        <w:t>6</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D01A14">
        <w:rPr>
          <w:rStyle w:val="affff"/>
        </w:rPr>
        <w:t>6</w:t>
      </w:r>
      <w:r w:rsidR="0078694B" w:rsidRPr="001779D4">
        <w:rPr>
          <w:rStyle w:val="affff"/>
        </w:rPr>
        <w:fldChar w:fldCharType="end"/>
      </w:r>
      <w:r w:rsidR="0078694B">
        <w:t xml:space="preserve"> документации о закупке.</w:t>
      </w:r>
    </w:p>
    <w:p w14:paraId="47BE465A"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699DC3DC"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646FAE9A"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2B8A486D" w14:textId="77777777"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73094873" w14:textId="77777777"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14:paraId="462D4F39" w14:textId="77777777" w:rsidR="00F55EE8" w:rsidRDefault="00F55EE8" w:rsidP="00F55EE8">
      <w:pPr>
        <w:pStyle w:val="113"/>
      </w:pPr>
      <w:r>
        <w:lastRenderedPageBreak/>
        <w:t>Разъяснение положений документации о закупке</w:t>
      </w:r>
    </w:p>
    <w:p w14:paraId="534529D4"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1F6287FA" w14:textId="77777777" w:rsidR="00F55EE8" w:rsidRDefault="00F55EE8" w:rsidP="00F55EE8">
      <w:pPr>
        <w:pStyle w:val="111"/>
      </w:pPr>
      <w:r>
        <w:t>Запрос разъяснений подается в свободной форме.</w:t>
      </w:r>
    </w:p>
    <w:p w14:paraId="2207531F"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0E0C82D0" w14:textId="77777777" w:rsidR="00BC611E" w:rsidRDefault="00BC611E" w:rsidP="00BC611E">
      <w:pPr>
        <w:pStyle w:val="113"/>
      </w:pPr>
      <w:r>
        <w:t>Общие положения об участии в закупке</w:t>
      </w:r>
    </w:p>
    <w:p w14:paraId="11032208" w14:textId="48538F61"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D01A14">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403D56C9" w14:textId="77777777"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3" w:name="_Ref5457343"/>
    <w:p w14:paraId="0C373A9C" w14:textId="77777777" w:rsidR="00ED39AC" w:rsidRPr="00ED39AC" w:rsidRDefault="002F191C" w:rsidP="00444C0E">
      <w:pPr>
        <w:pStyle w:val="111"/>
        <w:rPr>
          <w:color w:val="FF0000"/>
        </w:rPr>
      </w:pPr>
      <w:sdt>
        <w:sdtPr>
          <w:rPr>
            <w:color w:val="auto"/>
          </w:rPr>
          <w:alias w:val="Порядок подачи заявок"/>
          <w:tag w:val="Порядок подачи заявок"/>
          <w:id w:val="2118091559"/>
          <w:placeholder>
            <w:docPart w:val="E395303482ED4E958F7741A4D2D83671"/>
          </w:placeholder>
          <w15:color w:val="00CCFF"/>
          <w:docPartList>
            <w:docPartGallery w:val="Quick Parts"/>
            <w:docPartCategory w:val="Документация о закупке: порядок подачи заявок"/>
          </w:docPartList>
        </w:sdtPr>
        <w:sdtEndPr/>
        <w:sdtContent>
          <w:r w:rsidR="000D2EC7" w:rsidRPr="00ED39AC">
            <w:rPr>
              <w:color w:val="FF0000"/>
            </w:rPr>
            <w:t xml:space="preserve">Заявки подаются на </w:t>
          </w:r>
          <w:r w:rsidR="009917F4" w:rsidRPr="00ED39AC">
            <w:rPr>
              <w:color w:val="FF0000"/>
            </w:rPr>
            <w:t xml:space="preserve">  </w:t>
          </w:r>
          <w:sdt>
            <w:sdtPr>
              <w:rPr>
                <w:rFonts w:eastAsiaTheme="minorEastAsia" w:cstheme="minorBidi"/>
                <w:lang w:eastAsia="en-US"/>
              </w:rPr>
              <w:alias w:val="Эл. почта куратора закупки"/>
              <w:tag w:val="Эл. почта куратора закупки"/>
              <w:id w:val="1703510949"/>
              <w:placeholder>
                <w:docPart w:val="53BBA1CFA2AC4C66AE450901985A1116"/>
              </w:placeholder>
            </w:sdtPr>
            <w:sdtEndPr>
              <w:rPr>
                <w:rFonts w:eastAsia="Times New Roman" w:cs="Arial"/>
                <w:lang w:eastAsia="ru-RU"/>
              </w:rPr>
            </w:sdtEndPr>
            <w:sdtContent>
              <w:r w:rsidR="0023641F">
                <w:rPr>
                  <w:noProof/>
                </w:rPr>
                <w:fldChar w:fldCharType="begin"/>
              </w:r>
              <w:r w:rsidR="0023641F">
                <w:rPr>
                  <w:noProof/>
                </w:rPr>
                <w:instrText xml:space="preserve"> MERGEFIELD "Электронная_почта_куратора_закупки" </w:instrText>
              </w:r>
              <w:r w:rsidR="0023641F">
                <w:rPr>
                  <w:noProof/>
                </w:rPr>
                <w:fldChar w:fldCharType="separate"/>
              </w:r>
              <w:r w:rsidR="0023641F" w:rsidRPr="00ED39AC">
                <w:rPr>
                  <w:rFonts w:ascii="Times New Roman" w:hAnsi="Times New Roman" w:cs="Times New Roman"/>
                </w:rPr>
                <w:t xml:space="preserve">Sharymova_IN@baikalenergy.com </w:t>
              </w:r>
              <w:r w:rsidR="0023641F">
                <w:rPr>
                  <w:noProof/>
                </w:rPr>
                <w:fldChar w:fldCharType="end"/>
              </w:r>
            </w:sdtContent>
          </w:sdt>
          <w:r w:rsidR="000D2EC7" w:rsidRPr="00ED39AC">
            <w:rPr>
              <w:color w:val="FF0000"/>
            </w:rPr>
            <w:t>.</w:t>
          </w:r>
        </w:sdtContent>
      </w:sdt>
      <w:r w:rsidR="000D2EC7" w:rsidRPr="00ED39AC">
        <w:rPr>
          <w:color w:val="auto"/>
        </w:rPr>
        <w:t xml:space="preserve"> </w:t>
      </w:r>
    </w:p>
    <w:p w14:paraId="3DD02121" w14:textId="77777777" w:rsidR="000D2EC7" w:rsidRPr="00ED39AC" w:rsidRDefault="000D2EC7" w:rsidP="00444C0E">
      <w:pPr>
        <w:pStyle w:val="111"/>
        <w:rPr>
          <w:color w:val="FF0000"/>
        </w:rPr>
      </w:pPr>
      <w:r w:rsidRPr="00ED39AC">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14:paraId="7493BA23" w14:textId="77777777" w:rsidR="000D2EC7" w:rsidRPr="008043A4" w:rsidRDefault="000D2EC7" w:rsidP="000D2EC7">
      <w:pPr>
        <w:pStyle w:val="111"/>
        <w:rPr>
          <w:color w:val="FF0000"/>
        </w:rPr>
      </w:pPr>
      <w:r w:rsidRPr="008043A4">
        <w:rPr>
          <w:color w:val="FF0000"/>
        </w:rPr>
        <w:t xml:space="preserve">Размер одного архива не должен превышать </w:t>
      </w:r>
      <w:r w:rsidR="0023641F">
        <w:rPr>
          <w:color w:val="FF0000"/>
        </w:rPr>
        <w:t>3</w:t>
      </w:r>
      <w:r w:rsidRPr="008043A4">
        <w:rPr>
          <w:color w:val="FF0000"/>
        </w:rPr>
        <w:t>0 мегабайт.</w:t>
      </w:r>
    </w:p>
    <w:p w14:paraId="6258D809" w14:textId="77777777" w:rsidR="000D2EC7" w:rsidRPr="00C2584D"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w:t>
      </w:r>
      <w:proofErr w:type="spellStart"/>
      <w:r w:rsidRPr="008043A4">
        <w:rPr>
          <w:color w:val="FF0000"/>
        </w:rPr>
        <w:t>п.п</w:t>
      </w:r>
      <w:proofErr w:type="spellEnd"/>
      <w:r w:rsidRPr="008043A4">
        <w:rPr>
          <w:color w:val="FF0000"/>
        </w:rPr>
        <w:t>. 6.5.4 – 6.5.5 – не позднее окончания срока подачи заявок на участие в закупке.</w:t>
      </w:r>
    </w:p>
    <w:p w14:paraId="0564ACE9" w14:textId="77777777" w:rsidR="0023641F" w:rsidRPr="0023641F" w:rsidRDefault="00C2584D" w:rsidP="00444C0E">
      <w:pPr>
        <w:pStyle w:val="111"/>
        <w:rPr>
          <w:color w:val="auto"/>
        </w:rPr>
      </w:pPr>
      <w:r>
        <w:t>В том случае</w:t>
      </w:r>
      <w:r w:rsidR="003663E1">
        <w:t>,</w:t>
      </w:r>
      <w:r w:rsidR="001C60F1">
        <w:t xml:space="preserve"> если на официальном сайте</w:t>
      </w:r>
      <w:r w:rsidR="001C60F1" w:rsidRPr="001C60F1">
        <w:t xml:space="preserve"> организатора закупки</w:t>
      </w:r>
      <w:r w:rsidR="001C60F1">
        <w:t xml:space="preserve"> технические</w:t>
      </w:r>
      <w:r>
        <w:t xml:space="preserve"> </w:t>
      </w:r>
      <w:r w:rsidR="001C60F1">
        <w:t>неполадки или отсутствует техническая возможность направить заявку на официальный сайт организатора закупки</w:t>
      </w:r>
      <w:r w:rsidR="003663E1">
        <w:t>,</w:t>
      </w:r>
      <w:r w:rsidR="001C60F1">
        <w:t xml:space="preserve"> то</w:t>
      </w:r>
      <w:r>
        <w:t xml:space="preserve"> заявки необходимо направлять на электронный адрес </w:t>
      </w:r>
      <w:r w:rsidR="0023641F">
        <w:t xml:space="preserve">–не используется. </w:t>
      </w:r>
    </w:p>
    <w:p w14:paraId="024A1FBE" w14:textId="77777777" w:rsidR="00C2584D" w:rsidRPr="0023641F" w:rsidRDefault="00C2584D" w:rsidP="00444C0E">
      <w:pPr>
        <w:pStyle w:val="111"/>
        <w:rPr>
          <w:color w:val="auto"/>
        </w:rPr>
      </w:pPr>
      <w:r w:rsidRPr="0023641F">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14:paraId="70B07F3B" w14:textId="77777777" w:rsidR="00C2584D" w:rsidRPr="00C2584D" w:rsidRDefault="00C2584D" w:rsidP="00C2584D">
      <w:pPr>
        <w:pStyle w:val="111"/>
        <w:rPr>
          <w:color w:val="auto"/>
        </w:rPr>
      </w:pPr>
      <w:r w:rsidRPr="00C2584D">
        <w:rPr>
          <w:color w:val="auto"/>
        </w:rPr>
        <w:t>Размер одного письма (суммы размеров файлов, пересылаемого архива) не должен превышать 30 мегабайт.</w:t>
      </w:r>
    </w:p>
    <w:p w14:paraId="3E0DF804" w14:textId="77777777" w:rsidR="00BC611E" w:rsidRDefault="00990687" w:rsidP="00BC611E">
      <w:pPr>
        <w:pStyle w:val="113"/>
      </w:pPr>
      <w:r>
        <w:t>Участие консорциума в закупке</w:t>
      </w:r>
      <w:bookmarkEnd w:id="13"/>
    </w:p>
    <w:p w14:paraId="38F08C7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7F4A8BD8"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69E3E802" w14:textId="77777777"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14:paraId="67488F62"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65B189B3"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66FC95D4" w14:textId="77777777" w:rsidR="00BC611E" w:rsidRDefault="00BC611E" w:rsidP="00BC611E">
      <w:pPr>
        <w:pStyle w:val="113"/>
      </w:pPr>
      <w:r>
        <w:t>Привлечение субподрядчиков</w:t>
      </w:r>
    </w:p>
    <w:p w14:paraId="030CE53F" w14:textId="77777777"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14:paraId="20C365B3" w14:textId="77777777" w:rsidR="00595496" w:rsidRDefault="00595496" w:rsidP="00595496">
      <w:pPr>
        <w:pStyle w:val="111"/>
      </w:pPr>
      <w:r>
        <w:lastRenderedPageBreak/>
        <w:t>Участник закупки в рамках рассмотрения или оценки заявок на участие в закупке может использовать документы, подтверждающие соответствие субподрядчиков специальным требованиям, как собственные.</w:t>
      </w:r>
    </w:p>
    <w:p w14:paraId="03214645" w14:textId="77777777" w:rsidR="00595496" w:rsidRDefault="00595496" w:rsidP="00595496">
      <w:pPr>
        <w:pStyle w:val="111"/>
      </w:pPr>
      <w:r>
        <w:t>Привлекаемые субподрядчики должны соответствовать требованиям к участникам закупки, предусмотренным документацией о закупке.</w:t>
      </w:r>
    </w:p>
    <w:p w14:paraId="2E917F10" w14:textId="77777777"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1EC452EC" w14:textId="77777777" w:rsidR="00BC611E" w:rsidRDefault="00BC611E" w:rsidP="00BC611E">
      <w:pPr>
        <w:pStyle w:val="113"/>
      </w:pPr>
      <w:r>
        <w:t>Победа в закупке</w:t>
      </w:r>
    </w:p>
    <w:p w14:paraId="6CADE480"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6623E840"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0A91D2DE" w14:textId="77777777" w:rsidR="00BC611E" w:rsidRDefault="002F191C" w:rsidP="00BC611E">
      <w:pPr>
        <w:pStyle w:val="a0"/>
      </w:pPr>
      <w:sdt>
        <w:sdtPr>
          <w:alias w:val="Определения победителя"/>
          <w:tag w:val="Определения победителя"/>
          <w:id w:val="-121613066"/>
          <w:lock w:val="sdtLocked"/>
          <w:placeholder>
            <w:docPart w:val="051B27376F3A408792CA95A21D474467"/>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14:paraId="17534C8B" w14:textId="77777777" w:rsidR="00BC611E" w:rsidRDefault="00BC611E" w:rsidP="00BC611E">
      <w:pPr>
        <w:pStyle w:val="113"/>
      </w:pPr>
      <w:r>
        <w:t>Изменение документации о закупке, отмена закупки</w:t>
      </w:r>
    </w:p>
    <w:p w14:paraId="71AC2551" w14:textId="77777777"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r w:rsidR="009E0023">
        <w:t>.</w:t>
      </w:r>
    </w:p>
    <w:p w14:paraId="742096CC" w14:textId="77777777" w:rsidR="00BC611E" w:rsidRDefault="00BC611E" w:rsidP="00BC611E">
      <w:pPr>
        <w:pStyle w:val="113"/>
      </w:pPr>
      <w:r>
        <w:t>Специальные процедуры</w:t>
      </w:r>
    </w:p>
    <w:p w14:paraId="21461269"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14:paraId="183D1B31" w14:textId="77777777"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14:paraId="7B48E07E" w14:textId="77777777" w:rsidR="00743B9E" w:rsidRDefault="00BC611E" w:rsidP="00514905">
      <w:pPr>
        <w:pStyle w:val="1"/>
      </w:pPr>
      <w:r>
        <w:br w:type="page"/>
      </w:r>
      <w:bookmarkStart w:id="14" w:name="_Ref6045544"/>
      <w:bookmarkStart w:id="15" w:name="_Toc74640263"/>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2"/>
      <w:bookmarkEnd w:id="14"/>
      <w:bookmarkEnd w:id="15"/>
    </w:p>
    <w:p w14:paraId="35D93CBB"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051B27376F3A408792CA95A21D474467"/>
        </w:placeholder>
        <w15:color w:val="00CCFF"/>
        <w:docPartList>
          <w:docPartGallery w:val="Quick Parts"/>
          <w:docPartCategory w:val="Документация о закупке: порядок рассмотрения частей заявок"/>
        </w:docPartList>
      </w:sdtPr>
      <w:sdtEndPr/>
      <w:sdtContent>
        <w:p w14:paraId="69FBAE9E" w14:textId="77777777"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14:paraId="7766D7AF" w14:textId="77777777" w:rsidR="00822180" w:rsidRDefault="00822180" w:rsidP="00850327">
          <w:pPr>
            <w:pStyle w:val="111"/>
          </w:pPr>
          <w:r>
            <w:t>В рамках закупки составляется только итоговый протокол.</w:t>
          </w:r>
        </w:p>
        <w:p w14:paraId="3F6D512E" w14:textId="77777777"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14:paraId="5FD02E3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508B0D3D"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0187BBA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4F3684A7" w14:textId="77777777" w:rsidR="00FC43C8" w:rsidRDefault="00FC43C8" w:rsidP="00AE3EA2">
      <w:pPr>
        <w:pStyle w:val="113"/>
      </w:pPr>
      <w:r>
        <w:t>Основания отклонения заявки на участие в закупке</w:t>
      </w:r>
    </w:p>
    <w:p w14:paraId="798BE118" w14:textId="77777777" w:rsidR="00AC3004" w:rsidRDefault="00AC3004" w:rsidP="00ED213E">
      <w:pPr>
        <w:pStyle w:val="111"/>
      </w:pPr>
      <w:r>
        <w:t>Закупочная комиссия отклоняет заявку на участие в закупке в следующих случаях:</w:t>
      </w:r>
    </w:p>
    <w:p w14:paraId="064746A4"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776DAADC"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4540BD59"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5FACC9E2" w14:textId="77777777" w:rsidR="00ED213E" w:rsidRDefault="00ED213E" w:rsidP="00AC3004">
      <w:pPr>
        <w:pStyle w:val="a0"/>
      </w:pPr>
      <w:r>
        <w:t>Заявка содержит недостоверную информацию.</w:t>
      </w:r>
    </w:p>
    <w:p w14:paraId="02C9D90B"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14982ABA" w14:textId="77777777" w:rsidR="00D31C5D" w:rsidRPr="002E30A6" w:rsidRDefault="00D31C5D" w:rsidP="00D31C5D">
      <w:pPr>
        <w:pStyle w:val="111"/>
        <w:rPr>
          <w:color w:val="auto"/>
        </w:rPr>
      </w:pPr>
      <w:r w:rsidRPr="002E30A6">
        <w:rPr>
          <w:color w:val="auto"/>
        </w:rPr>
        <w:t>Закупочная комиссия вправе отклонить заявку на участие в закупке в следующих случаях:</w:t>
      </w:r>
    </w:p>
    <w:p w14:paraId="2CABF019" w14:textId="77777777" w:rsidR="00D31C5D" w:rsidRDefault="00D31C5D" w:rsidP="00D31C5D">
      <w:pPr>
        <w:pStyle w:val="a0"/>
        <w:rPr>
          <w:color w:val="auto"/>
        </w:rPr>
      </w:pPr>
      <w:r w:rsidRPr="002E30A6">
        <w:rPr>
          <w:color w:val="auto"/>
        </w:rPr>
        <w:t>Предлагаемая цена заявки превышает начальную (максимальную) цену договора (цена лота).</w:t>
      </w:r>
    </w:p>
    <w:p w14:paraId="5B26C759" w14:textId="30493789" w:rsidR="00D31C5D" w:rsidRPr="002E30A6" w:rsidRDefault="00D31C5D" w:rsidP="00D31C5D">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003C6BB6">
        <w:t>50</w:t>
      </w:r>
      <w:r w:rsidR="00F22580">
        <w:t xml:space="preserve"> % </w:t>
      </w:r>
      <w:r>
        <w:t xml:space="preserve"> и более от</w:t>
      </w:r>
      <w:r w:rsidRPr="009A6E5C">
        <w:t xml:space="preserve"> </w:t>
      </w:r>
      <w:r w:rsidRPr="00925809">
        <w:t>НМЦД</w:t>
      </w:r>
      <w:r>
        <w:t>.</w:t>
      </w:r>
    </w:p>
    <w:p w14:paraId="79BA7A1E" w14:textId="77777777" w:rsidR="00D31C5D" w:rsidRPr="002E30A6" w:rsidRDefault="00D31C5D" w:rsidP="00D31C5D">
      <w:pPr>
        <w:pStyle w:val="a0"/>
        <w:rPr>
          <w:color w:val="auto"/>
        </w:rPr>
      </w:pPr>
      <w:r w:rsidRPr="002E30A6">
        <w:rPr>
          <w:color w:val="auto"/>
        </w:rPr>
        <w:t>По решению закупочной комиссии в иных случаях.</w:t>
      </w:r>
    </w:p>
    <w:p w14:paraId="01EBDA79"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5028F3F3" w14:textId="0ED49101"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D01A14">
        <w:rPr>
          <w:rStyle w:val="affff"/>
        </w:rPr>
        <w:t>6.3</w:t>
      </w:r>
      <w:r w:rsidR="00F7694B" w:rsidRPr="001779D4">
        <w:rPr>
          <w:rStyle w:val="affff"/>
        </w:rPr>
        <w:fldChar w:fldCharType="end"/>
      </w:r>
      <w:r>
        <w:t>.</w:t>
      </w:r>
    </w:p>
    <w:p w14:paraId="4E23A09F" w14:textId="77777777" w:rsidR="00804F4E" w:rsidRDefault="00F74349" w:rsidP="00C07F23">
      <w:pPr>
        <w:pStyle w:val="113"/>
      </w:pPr>
      <w:bookmarkStart w:id="16" w:name="_Ref6048070"/>
      <w:r>
        <w:t>Разрешение коллизий</w:t>
      </w:r>
      <w:r w:rsidR="003F1AC0">
        <w:t xml:space="preserve"> и неполноты</w:t>
      </w:r>
      <w:r w:rsidR="00492F5D">
        <w:t xml:space="preserve"> заявки на участие в закупке</w:t>
      </w:r>
      <w:bookmarkEnd w:id="16"/>
    </w:p>
    <w:p w14:paraId="47D5E175"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3371C58"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244749D1"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5DE7957D" w14:textId="77777777"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185ECFF4" w14:textId="77777777" w:rsidR="005F6559" w:rsidRDefault="005F6559" w:rsidP="005F6559">
      <w:pPr>
        <w:pStyle w:val="113"/>
      </w:pPr>
      <w:r>
        <w:t>Исправление заявки на участие в закупке</w:t>
      </w:r>
    </w:p>
    <w:p w14:paraId="085C7A91" w14:textId="77777777"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5ED6C59F" w14:textId="77777777" w:rsidR="004F61AE" w:rsidRDefault="00806211" w:rsidP="00C07F23">
      <w:pPr>
        <w:pStyle w:val="113"/>
      </w:pPr>
      <w:r>
        <w:t>Особенности рассмотрения документов участника закупки</w:t>
      </w:r>
    </w:p>
    <w:p w14:paraId="70684065"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6A7B6883"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C63BBBF00A0F41D3BD9DE22333C66F21"/>
        </w:placeholder>
        <w15:color w:val="00CCFF"/>
        <w:docPartList>
          <w:docPartGallery w:val="Quick Parts"/>
          <w:docPartCategory w:val="Документация о закупке: дозапрос"/>
        </w:docPartList>
      </w:sdtPr>
      <w:sdtEndPr/>
      <w:sdtContent>
        <w:p w14:paraId="1B655351" w14:textId="77777777" w:rsidR="00822180" w:rsidRDefault="00822180" w:rsidP="00850327">
          <w:pPr>
            <w:pStyle w:val="111"/>
          </w:pPr>
          <w: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t>дозапрос</w:t>
          </w:r>
          <w:proofErr w:type="spellEnd"/>
          <w:r>
            <w:t>).</w:t>
          </w:r>
        </w:p>
        <w:p w14:paraId="193A0938" w14:textId="77777777"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14:paraId="6280650F" w14:textId="77777777" w:rsidR="00C07F23" w:rsidRDefault="00D8017A" w:rsidP="00C07F23">
      <w:pPr>
        <w:pStyle w:val="113"/>
      </w:pPr>
      <w:r>
        <w:t>Особенности рассмотрения</w:t>
      </w:r>
      <w:r w:rsidR="00C07F23">
        <w:t xml:space="preserve"> сведений об опыте</w:t>
      </w:r>
    </w:p>
    <w:p w14:paraId="72B1E7BB" w14:textId="77777777" w:rsidR="00C07F23" w:rsidRDefault="00C07F23" w:rsidP="00C07F23">
      <w:pPr>
        <w:pStyle w:val="111"/>
      </w:pPr>
      <w:bookmarkStart w:id="17" w:name="_Ref535245064"/>
      <w:r>
        <w:t>Закупочной комиссией рассматрива</w:t>
      </w:r>
      <w:r w:rsidR="00C90F29">
        <w:t>ю</w:t>
      </w:r>
      <w:r>
        <w:t xml:space="preserve">тся </w:t>
      </w:r>
      <w:r w:rsidR="00C90F29">
        <w:t>первые</w:t>
      </w:r>
      <w:r>
        <w:t xml:space="preserve"> </w:t>
      </w:r>
      <w:bookmarkStart w:id="18" w:name="КДоговоров"/>
      <w:sdt>
        <w:sdtPr>
          <w:rPr>
            <w:rStyle w:val="aff9"/>
          </w:rPr>
          <w:alias w:val="Количество рассматриваемых договоров"/>
          <w:tag w:val="Количество рассматриваемых договоров"/>
          <w:id w:val="1048727144"/>
          <w:placeholder>
            <w:docPart w:val="B43A7C0AE277487FBBFD59AA30951D5B"/>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0A2D62">
            <w:rPr>
              <w:rStyle w:val="aff9"/>
              <w:noProof/>
            </w:rPr>
            <w:t>«</w:t>
          </w:r>
          <w:r w:rsidR="00F22580">
            <w:rPr>
              <w:rStyle w:val="aff9"/>
              <w:noProof/>
            </w:rPr>
            <w:t>два</w:t>
          </w:r>
          <w:r w:rsidR="000A2D62">
            <w:rPr>
              <w:rStyle w:val="aff9"/>
              <w:noProof/>
            </w:rPr>
            <w:t>»</w:t>
          </w:r>
          <w:r w:rsidR="00965BDA" w:rsidRPr="00C36C80">
            <w:rPr>
              <w:rStyle w:val="aff9"/>
            </w:rPr>
            <w:fldChar w:fldCharType="end"/>
          </w:r>
        </w:sdtContent>
      </w:sdt>
      <w:bookmarkEnd w:id="18"/>
      <w:r w:rsidR="005F6B5F">
        <w:t xml:space="preserve"> договор</w:t>
      </w:r>
      <w:r w:rsidR="0023641F">
        <w:t>а</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7"/>
    </w:p>
    <w:p w14:paraId="2E13F7BB"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4F139215" w14:textId="77777777"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B43A7C0AE277487FBBFD59AA30951D5B"/>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0A2D62">
            <w:rPr>
              <w:rStyle w:val="aff9"/>
              <w:noProof/>
            </w:rPr>
            <w:t>«</w:t>
          </w:r>
          <w:r w:rsidR="00F22580">
            <w:rPr>
              <w:rStyle w:val="aff9"/>
              <w:noProof/>
            </w:rPr>
            <w:t>36</w:t>
          </w:r>
          <w:r w:rsidR="000A2D62">
            <w:rPr>
              <w:rStyle w:val="aff9"/>
              <w:noProof/>
            </w:rPr>
            <w:t>»</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14:paraId="3CD7FE9B" w14:textId="2AE5A9E0"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B43A7C0AE277487FBBFD59AA30951D5B"/>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0A2D62">
            <w:rPr>
              <w:rStyle w:val="aff9"/>
              <w:noProof/>
            </w:rPr>
            <w:t>«</w:t>
          </w:r>
          <w:r w:rsidR="00FC26C3">
            <w:rPr>
              <w:rStyle w:val="aff9"/>
              <w:noProof/>
            </w:rPr>
            <w:t>обследовани</w:t>
          </w:r>
          <w:r w:rsidR="00071836">
            <w:rPr>
              <w:rStyle w:val="aff9"/>
              <w:noProof/>
            </w:rPr>
            <w:t>е</w:t>
          </w:r>
          <w:r w:rsidR="00FC26C3">
            <w:rPr>
              <w:rStyle w:val="aff9"/>
              <w:noProof/>
            </w:rPr>
            <w:t xml:space="preserve"> зданий и сооружений </w:t>
          </w:r>
          <w:r w:rsidR="000A2D62">
            <w:rPr>
              <w:rStyle w:val="aff9"/>
              <w:noProof/>
            </w:rPr>
            <w:t>»</w:t>
          </w:r>
          <w:r w:rsidR="00974B72" w:rsidRPr="00C36C80">
            <w:rPr>
              <w:rStyle w:val="aff9"/>
            </w:rPr>
            <w:fldChar w:fldCharType="end"/>
          </w:r>
        </w:sdtContent>
      </w:sdt>
      <w:r w:rsidR="00C07F23">
        <w:t>.</w:t>
      </w:r>
    </w:p>
    <w:p w14:paraId="454F4505"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0D1799F3"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5D79BD8B"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051B27376F3A408792CA95A21D474467"/>
        </w:placeholder>
        <w15:color w:val="00CCFF"/>
        <w:docPartList>
          <w:docPartGallery w:val="Quick Parts"/>
          <w:docPartCategory w:val="Документация о закупке: сравнение цен"/>
        </w:docPartList>
      </w:sdtPr>
      <w:sdtEndPr/>
      <w:sdtContent>
        <w:p w14:paraId="2269552A" w14:textId="77777777"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051B27376F3A408792CA95A21D474467"/>
        </w:placeholder>
        <w15:color w:val="00CCFF"/>
        <w:docPartList>
          <w:docPartGallery w:val="Quick Parts"/>
          <w:docPartCategory w:val="Документация о закупке: приоритет РФ"/>
        </w:docPartList>
      </w:sdtPr>
      <w:sdtEndPr/>
      <w:sdtContent>
        <w:p w14:paraId="3DF4F3AA" w14:textId="77777777" w:rsidR="00822180" w:rsidRPr="00173337" w:rsidRDefault="00822180" w:rsidP="00850327">
          <w:pPr>
            <w:pStyle w:val="111"/>
          </w:pPr>
          <w:r w:rsidRPr="00173337">
            <w:t xml:space="preserve">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w:t>
          </w:r>
          <w:r w:rsidRPr="00173337">
            <w:lastRenderedPageBreak/>
            <w:t>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79349E91" w14:textId="77777777"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72B40A66" w14:textId="77777777"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14:paraId="7FFFD047" w14:textId="77777777"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14:paraId="13E64349" w14:textId="77777777" w:rsidR="005D5EE5" w:rsidRDefault="005D5EE5" w:rsidP="005D5EE5">
      <w:pPr>
        <w:pStyle w:val="a0"/>
      </w:pPr>
      <w:r>
        <w:t>Для физических лиц — на основании документов, удостоверяющих личность.</w:t>
      </w:r>
    </w:p>
    <w:p w14:paraId="03AFF501" w14:textId="77777777"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14:paraId="1056E4A8" w14:textId="77777777"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14:paraId="708ECAD5" w14:textId="77777777" w:rsidR="005D5EE5" w:rsidRDefault="005D5EE5" w:rsidP="005D5EE5">
      <w:pPr>
        <w:pStyle w:val="a0"/>
      </w:pPr>
      <w:r>
        <w:t>Закупка признана несостоявшейся и договор заключается с единственным участником закупки.</w:t>
      </w:r>
    </w:p>
    <w:p w14:paraId="31084A5C" w14:textId="77777777"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14:paraId="2619845D" w14:textId="77777777"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14:paraId="3BF7AE90" w14:textId="77777777"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14:paraId="27F0AECB" w14:textId="77777777"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14:paraId="576E6B79" w14:textId="77777777" w:rsidR="00CF04BF" w:rsidRDefault="00394E9E" w:rsidP="00CF04BF">
      <w:pPr>
        <w:pStyle w:val="113"/>
      </w:pPr>
      <w:r>
        <w:t>Сопоставление и оценка заявок на участие в закупке</w:t>
      </w:r>
    </w:p>
    <w:p w14:paraId="421DF6F8" w14:textId="77777777"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12986528" w14:textId="77777777"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7B6D79EF" w14:textId="77777777"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14:paraId="31EBADD3" w14:textId="77777777" w:rsidR="00CF04BF" w:rsidRPr="00F35D9E" w:rsidRDefault="00822180" w:rsidP="00F35D9E">
      <w:pPr>
        <w:pStyle w:val="111"/>
        <w:rPr>
          <w:sz w:val="16"/>
        </w:rPr>
      </w:pPr>
      <w:r>
        <w:lastRenderedPageBreak/>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14:paraId="397855FD" w14:textId="77777777" w:rsidR="0023140C" w:rsidRDefault="0023140C" w:rsidP="0023140C">
      <w:pPr>
        <w:pStyle w:val="110"/>
        <w:numPr>
          <w:ilvl w:val="1"/>
          <w:numId w:val="1"/>
        </w:numPr>
      </w:pPr>
      <w:r>
        <w:t>Переторжка</w:t>
      </w:r>
    </w:p>
    <w:p w14:paraId="588798AF" w14:textId="77777777"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14:paraId="64F9603E" w14:textId="77777777" w:rsidR="00AC1DE7" w:rsidRDefault="00AC1DE7" w:rsidP="00850327">
      <w:pPr>
        <w:pStyle w:val="111"/>
      </w:pPr>
      <w:r>
        <w:t>В переторжке имеют право участвовать все участники закупки, заявки которых не были отклонены.</w:t>
      </w:r>
    </w:p>
    <w:p w14:paraId="4DEE0F3A" w14:textId="77777777" w:rsidR="00AC1DE7" w:rsidRDefault="00AC1DE7" w:rsidP="00850327">
      <w:pPr>
        <w:pStyle w:val="111"/>
      </w:pPr>
      <w:r>
        <w:t xml:space="preserve">Участник имеет право не улучшать сведения заявки. </w:t>
      </w:r>
    </w:p>
    <w:p w14:paraId="40CB02B4" w14:textId="77777777" w:rsidR="00AC1DE7" w:rsidRDefault="00AC1DE7" w:rsidP="00850327">
      <w:pPr>
        <w:pStyle w:val="111"/>
      </w:pPr>
      <w:r>
        <w:t>Если участник не предоставил улучшенных сведений заявки, то действует прежняя редакция заявки.</w:t>
      </w:r>
    </w:p>
    <w:p w14:paraId="47339D0A" w14:textId="77777777"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14:paraId="221C66D2" w14:textId="77777777"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14:paraId="36A14621" w14:textId="77777777" w:rsidR="00AC1DE7" w:rsidRDefault="00AC1DE7" w:rsidP="00850327">
      <w:pPr>
        <w:pStyle w:val="111"/>
      </w:pPr>
      <w:r>
        <w:t>В предварительной ранжировке альтернативные предложения учитываются наравне с основными.</w:t>
      </w:r>
    </w:p>
    <w:p w14:paraId="640C3089" w14:textId="77777777" w:rsidR="00AC1DE7" w:rsidRDefault="00AC1DE7" w:rsidP="00850327">
      <w:pPr>
        <w:pStyle w:val="111"/>
      </w:pPr>
      <w:r>
        <w:t>Переторжка может проводиться многократно.</w:t>
      </w:r>
    </w:p>
    <w:p w14:paraId="42AEDBB9" w14:textId="77777777" w:rsidR="00AC1DE7" w:rsidRDefault="00AC1DE7" w:rsidP="00850327">
      <w:pPr>
        <w:pStyle w:val="111"/>
      </w:pPr>
      <w:r>
        <w:t>Переторжка может иметь очную, заочную либо очно-заочную (смешанную) форму проведения.</w:t>
      </w:r>
    </w:p>
    <w:p w14:paraId="49302DE2" w14:textId="77777777" w:rsidR="00AC1DE7" w:rsidRDefault="00AC1DE7" w:rsidP="00850327">
      <w:pPr>
        <w:pStyle w:val="111"/>
      </w:pPr>
      <w:r>
        <w:t>Переторжка может быть проведена в последовательной или единовременной форме.</w:t>
      </w:r>
    </w:p>
    <w:p w14:paraId="585D2399" w14:textId="77777777"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14:paraId="082B7F06" w14:textId="77777777"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14:paraId="07B4C5E0" w14:textId="77777777"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14:paraId="3D17DACC" w14:textId="77777777"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14:paraId="57319555" w14:textId="77777777"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14:paraId="243AB3D3" w14:textId="77777777"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14:paraId="7B11663D" w14:textId="77777777" w:rsidR="001204D8" w:rsidRDefault="001204D8" w:rsidP="00055118">
      <w:pPr>
        <w:pStyle w:val="113"/>
      </w:pPr>
      <w:r>
        <w:t>Ранжирование заявок</w:t>
      </w:r>
      <w:r w:rsidR="00690492">
        <w:t>, подведение итогов</w:t>
      </w:r>
    </w:p>
    <w:p w14:paraId="658C2207"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14:paraId="4C0247B9"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051B27376F3A408792CA95A21D474467"/>
        </w:placeholder>
        <w15:color w:val="00CCFF"/>
        <w:docPartList>
          <w:docPartGallery w:val="Quick Parts"/>
          <w:docPartCategory w:val="Документация о закупке: разрешение коллизии равного рейтинга"/>
        </w:docPartList>
      </w:sdtPr>
      <w:sdtEndPr/>
      <w:sdtContent>
        <w:p w14:paraId="0E86749A" w14:textId="77777777"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733FD1A" w14:textId="77777777" w:rsidR="00EC6076" w:rsidRPr="00440204" w:rsidRDefault="00EC6076" w:rsidP="00EC6076">
          <w:pPr>
            <w:pStyle w:val="111"/>
            <w:rPr>
              <w:color w:val="auto"/>
            </w:rPr>
          </w:pPr>
          <w:r w:rsidRPr="00440204">
            <w:rPr>
              <w:color w:val="auto"/>
            </w:rPr>
            <w:lastRenderedPageBreak/>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14:paraId="0081C164" w14:textId="77777777"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14:paraId="0CE4BEDF" w14:textId="77777777"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14:paraId="3E7B2490" w14:textId="77777777"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14:paraId="15368C75" w14:textId="77777777"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14:paraId="68B72218" w14:textId="77777777"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14:paraId="54A3D865" w14:textId="77777777" w:rsidR="00B17350" w:rsidRDefault="00B17350" w:rsidP="00863567">
      <w:pPr>
        <w:pStyle w:val="113"/>
      </w:pPr>
      <w:r>
        <w:t>Заключение договора</w:t>
      </w:r>
    </w:p>
    <w:p w14:paraId="2CB18730"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319C16E1"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4C26726E" w14:textId="77777777" w:rsidR="00D13D33" w:rsidRPr="00C736AB" w:rsidRDefault="00D13D33" w:rsidP="00D13D33">
      <w:pPr>
        <w:pStyle w:val="111"/>
      </w:pPr>
      <w:r w:rsidRPr="00C736AB">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7A00C4BE" w14:textId="77777777"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14:paraId="0A88A49D" w14:textId="77777777"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371FCA9E"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051B27376F3A408792CA95A21D474467"/>
        </w:placeholder>
        <w15:color w:val="00CCFF"/>
        <w:docPartList>
          <w:docPartGallery w:val="Quick Parts"/>
          <w:docPartCategory w:val="Документация о закупке: договоры"/>
        </w:docPartList>
      </w:sdtPr>
      <w:sdtEndPr/>
      <w:sdtContent>
        <w:p w14:paraId="59ACCFFC" w14:textId="77777777" w:rsidR="00D13D33" w:rsidRDefault="00822180" w:rsidP="00D13D33">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14:paraId="55B3E66A" w14:textId="77777777" w:rsidR="00D13D33" w:rsidRPr="00C736AB" w:rsidRDefault="00D13D33" w:rsidP="00D13D33">
      <w:pPr>
        <w:pStyle w:val="111"/>
      </w:pPr>
      <w:r w:rsidRPr="00C736AB">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w:t>
      </w:r>
      <w:r w:rsidRPr="00C736AB">
        <w:lastRenderedPageBreak/>
        <w:t xml:space="preserve">директоров и т.п.), договор с Победителем заключается только после такого согласования (одобрения, утверждения), а указанный в п. </w:t>
      </w:r>
      <w:r w:rsidRPr="00C736AB">
        <w:rPr>
          <w:b/>
        </w:rPr>
        <w:t>7.12.7</w:t>
      </w:r>
      <w:r w:rsidRPr="00C736AB">
        <w:t xml:space="preserve"> срок отсчитывается после получения такого согласования (одобрения, утверждения).</w:t>
      </w:r>
    </w:p>
    <w:p w14:paraId="719B519D" w14:textId="77777777"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976DC4" w14:paraId="2CBAC139" w14:textId="77777777" w:rsidTr="002D53E6">
        <w:tc>
          <w:tcPr>
            <w:tcW w:w="14270" w:type="dxa"/>
            <w:vAlign w:val="bottom"/>
          </w:tcPr>
          <w:p w14:paraId="6E96DD75" w14:textId="77777777" w:rsidR="00976DC4" w:rsidRDefault="00976DC4" w:rsidP="002D53E6">
            <w:pPr>
              <w:pStyle w:val="111"/>
              <w:numPr>
                <w:ilvl w:val="0"/>
                <w:numId w:val="0"/>
              </w:numPr>
              <w:jc w:val="right"/>
            </w:pPr>
            <w:bookmarkStart w:id="19" w:name="_Hlk74636283"/>
            <w:r>
              <w:lastRenderedPageBreak/>
              <w:t xml:space="preserve">Приложение </w:t>
            </w:r>
          </w:p>
        </w:tc>
      </w:tr>
      <w:tr w:rsidR="00976DC4" w14:paraId="1BE0B4EA" w14:textId="77777777" w:rsidTr="002D53E6">
        <w:tc>
          <w:tcPr>
            <w:tcW w:w="14270" w:type="dxa"/>
            <w:vAlign w:val="bottom"/>
          </w:tcPr>
          <w:p w14:paraId="13937AF5" w14:textId="77777777" w:rsidR="00976DC4" w:rsidRPr="00D10358" w:rsidRDefault="00976DC4" w:rsidP="002D53E6">
            <w:pPr>
              <w:pStyle w:val="1"/>
              <w:jc w:val="left"/>
            </w:pPr>
            <w:bookmarkStart w:id="20" w:name="_Toc74635815"/>
            <w:bookmarkStart w:id="21" w:name="_Toc74640264"/>
            <w:r>
              <w:t>Критерии оценки заявок</w:t>
            </w:r>
            <w:bookmarkEnd w:id="20"/>
            <w:bookmarkEnd w:id="21"/>
          </w:p>
        </w:tc>
      </w:tr>
    </w:tbl>
    <w:p w14:paraId="1689396C" w14:textId="77777777" w:rsidR="00976DC4" w:rsidRDefault="00976DC4" w:rsidP="00976DC4">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976DC4" w14:paraId="6D94B8B7" w14:textId="77777777" w:rsidTr="002D53E6">
        <w:tc>
          <w:tcPr>
            <w:tcW w:w="360" w:type="dxa"/>
          </w:tcPr>
          <w:p w14:paraId="296C917E" w14:textId="77777777" w:rsidR="00976DC4" w:rsidRPr="00F67469" w:rsidRDefault="00976DC4" w:rsidP="002D53E6">
            <w:pPr>
              <w:pStyle w:val="111"/>
              <w:numPr>
                <w:ilvl w:val="0"/>
                <w:numId w:val="0"/>
              </w:numPr>
              <w:rPr>
                <w:sz w:val="16"/>
                <w:szCs w:val="16"/>
              </w:rPr>
            </w:pPr>
            <w:r w:rsidRPr="00F67469">
              <w:rPr>
                <w:sz w:val="16"/>
                <w:szCs w:val="16"/>
              </w:rPr>
              <w:t>№</w:t>
            </w:r>
          </w:p>
        </w:tc>
        <w:tc>
          <w:tcPr>
            <w:tcW w:w="1339" w:type="dxa"/>
          </w:tcPr>
          <w:p w14:paraId="45165D86" w14:textId="77777777" w:rsidR="00976DC4" w:rsidRPr="00F67469" w:rsidRDefault="00976DC4" w:rsidP="002D53E6">
            <w:pPr>
              <w:pStyle w:val="111"/>
              <w:numPr>
                <w:ilvl w:val="0"/>
                <w:numId w:val="0"/>
              </w:numPr>
              <w:rPr>
                <w:sz w:val="16"/>
                <w:szCs w:val="16"/>
              </w:rPr>
            </w:pPr>
            <w:r w:rsidRPr="00F67469">
              <w:rPr>
                <w:sz w:val="16"/>
                <w:szCs w:val="16"/>
              </w:rPr>
              <w:t>Критерии</w:t>
            </w:r>
          </w:p>
        </w:tc>
        <w:tc>
          <w:tcPr>
            <w:tcW w:w="4539" w:type="dxa"/>
          </w:tcPr>
          <w:p w14:paraId="060EB3DA" w14:textId="77777777" w:rsidR="00976DC4" w:rsidRPr="00F67469" w:rsidRDefault="00976DC4" w:rsidP="002D53E6">
            <w:pPr>
              <w:pStyle w:val="111"/>
              <w:numPr>
                <w:ilvl w:val="0"/>
                <w:numId w:val="0"/>
              </w:numPr>
              <w:rPr>
                <w:sz w:val="16"/>
                <w:szCs w:val="16"/>
              </w:rPr>
            </w:pPr>
            <w:r w:rsidRPr="00F67469">
              <w:rPr>
                <w:sz w:val="16"/>
                <w:szCs w:val="16"/>
              </w:rPr>
              <w:t>Предмет оценки</w:t>
            </w:r>
          </w:p>
        </w:tc>
        <w:tc>
          <w:tcPr>
            <w:tcW w:w="2126" w:type="dxa"/>
          </w:tcPr>
          <w:p w14:paraId="7D166152" w14:textId="77777777" w:rsidR="00976DC4" w:rsidRPr="00F67469" w:rsidRDefault="00976DC4" w:rsidP="002D53E6">
            <w:pPr>
              <w:pStyle w:val="111"/>
              <w:numPr>
                <w:ilvl w:val="0"/>
                <w:numId w:val="0"/>
              </w:numPr>
              <w:rPr>
                <w:sz w:val="16"/>
                <w:szCs w:val="16"/>
              </w:rPr>
            </w:pPr>
            <w:r w:rsidRPr="00F67469">
              <w:rPr>
                <w:sz w:val="16"/>
                <w:szCs w:val="16"/>
              </w:rPr>
              <w:t>Предельный показатель</w:t>
            </w:r>
          </w:p>
        </w:tc>
        <w:tc>
          <w:tcPr>
            <w:tcW w:w="1843" w:type="dxa"/>
          </w:tcPr>
          <w:p w14:paraId="5EA090A8" w14:textId="77777777" w:rsidR="00976DC4" w:rsidRPr="00F67469" w:rsidRDefault="00976DC4" w:rsidP="002D53E6">
            <w:pPr>
              <w:pStyle w:val="111"/>
              <w:numPr>
                <w:ilvl w:val="0"/>
                <w:numId w:val="0"/>
              </w:numPr>
              <w:rPr>
                <w:sz w:val="16"/>
                <w:szCs w:val="16"/>
              </w:rPr>
            </w:pPr>
            <w:r w:rsidRPr="00F67469">
              <w:rPr>
                <w:sz w:val="16"/>
                <w:szCs w:val="16"/>
              </w:rPr>
              <w:t>Предпочтительный показатель</w:t>
            </w:r>
          </w:p>
        </w:tc>
        <w:tc>
          <w:tcPr>
            <w:tcW w:w="3969" w:type="dxa"/>
          </w:tcPr>
          <w:p w14:paraId="50DA5F43" w14:textId="77777777" w:rsidR="00976DC4" w:rsidRPr="00F67469" w:rsidRDefault="00976DC4" w:rsidP="002D53E6">
            <w:pPr>
              <w:pStyle w:val="111"/>
              <w:numPr>
                <w:ilvl w:val="0"/>
                <w:numId w:val="0"/>
              </w:numPr>
              <w:rPr>
                <w:sz w:val="16"/>
                <w:szCs w:val="16"/>
              </w:rPr>
            </w:pPr>
            <w:r w:rsidRPr="00F67469">
              <w:rPr>
                <w:sz w:val="16"/>
                <w:szCs w:val="16"/>
              </w:rPr>
              <w:t>Порядок оценки</w:t>
            </w:r>
          </w:p>
        </w:tc>
        <w:tc>
          <w:tcPr>
            <w:tcW w:w="1095" w:type="dxa"/>
          </w:tcPr>
          <w:p w14:paraId="64856C32" w14:textId="77777777" w:rsidR="00976DC4" w:rsidRPr="00F67469" w:rsidRDefault="00976DC4" w:rsidP="002D53E6">
            <w:pPr>
              <w:pStyle w:val="111"/>
              <w:numPr>
                <w:ilvl w:val="0"/>
                <w:numId w:val="0"/>
              </w:numPr>
              <w:rPr>
                <w:sz w:val="16"/>
                <w:szCs w:val="16"/>
              </w:rPr>
            </w:pPr>
            <w:r w:rsidRPr="00F67469">
              <w:rPr>
                <w:sz w:val="16"/>
                <w:szCs w:val="16"/>
              </w:rPr>
              <w:t>Вес критерия</w:t>
            </w:r>
          </w:p>
        </w:tc>
      </w:tr>
      <w:tr w:rsidR="00976DC4" w:rsidRPr="00D10358" w14:paraId="32EBCCE6" w14:textId="77777777" w:rsidTr="002D53E6">
        <w:tc>
          <w:tcPr>
            <w:tcW w:w="360" w:type="dxa"/>
          </w:tcPr>
          <w:p w14:paraId="7D7F3CA9" w14:textId="77777777" w:rsidR="00976DC4" w:rsidRPr="00F67469" w:rsidRDefault="00976DC4" w:rsidP="002D53E6">
            <w:pPr>
              <w:pStyle w:val="111"/>
              <w:numPr>
                <w:ilvl w:val="0"/>
                <w:numId w:val="0"/>
              </w:numPr>
              <w:rPr>
                <w:sz w:val="16"/>
                <w:szCs w:val="16"/>
              </w:rPr>
            </w:pPr>
            <w:r w:rsidRPr="00F67469">
              <w:rPr>
                <w:sz w:val="16"/>
                <w:szCs w:val="16"/>
              </w:rPr>
              <w:t>1</w:t>
            </w:r>
          </w:p>
        </w:tc>
        <w:tc>
          <w:tcPr>
            <w:tcW w:w="1339" w:type="dxa"/>
          </w:tcPr>
          <w:p w14:paraId="15472D16" w14:textId="77777777" w:rsidR="00976DC4" w:rsidRPr="00F67469" w:rsidRDefault="00976DC4" w:rsidP="002D53E6">
            <w:pPr>
              <w:pStyle w:val="111"/>
              <w:numPr>
                <w:ilvl w:val="0"/>
                <w:numId w:val="0"/>
              </w:numPr>
              <w:rPr>
                <w:sz w:val="16"/>
                <w:szCs w:val="16"/>
              </w:rPr>
            </w:pPr>
            <w:r w:rsidRPr="00F67469">
              <w:rPr>
                <w:sz w:val="16"/>
                <w:szCs w:val="16"/>
              </w:rPr>
              <w:t>Цена договора</w:t>
            </w:r>
          </w:p>
        </w:tc>
        <w:tc>
          <w:tcPr>
            <w:tcW w:w="4539" w:type="dxa"/>
          </w:tcPr>
          <w:p w14:paraId="66996B0C" w14:textId="77777777" w:rsidR="00976DC4" w:rsidRPr="00F67469" w:rsidRDefault="00976DC4" w:rsidP="002D53E6">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14:paraId="26ACA532" w14:textId="77777777"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000A2D62">
              <w:rPr>
                <w:noProof/>
                <w:sz w:val="16"/>
                <w:szCs w:val="16"/>
              </w:rPr>
              <w:t>«Предельный_показатель_цены»</w:t>
            </w:r>
            <w:r w:rsidRPr="00F67469">
              <w:rPr>
                <w:sz w:val="16"/>
                <w:szCs w:val="16"/>
              </w:rPr>
              <w:fldChar w:fldCharType="end"/>
            </w:r>
          </w:p>
        </w:tc>
        <w:tc>
          <w:tcPr>
            <w:tcW w:w="1843" w:type="dxa"/>
          </w:tcPr>
          <w:p w14:paraId="484A2FFA" w14:textId="77777777"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000A2D62">
              <w:rPr>
                <w:noProof/>
                <w:sz w:val="16"/>
                <w:szCs w:val="16"/>
              </w:rPr>
              <w:t>«предпочтительный_показатель_цены»</w:t>
            </w:r>
            <w:r w:rsidRPr="00F67469">
              <w:rPr>
                <w:sz w:val="16"/>
                <w:szCs w:val="16"/>
              </w:rPr>
              <w:fldChar w:fldCharType="end"/>
            </w:r>
          </w:p>
        </w:tc>
        <w:tc>
          <w:tcPr>
            <w:tcW w:w="3969" w:type="dxa"/>
          </w:tcPr>
          <w:p w14:paraId="611F683A" w14:textId="77777777" w:rsidR="00976DC4" w:rsidRPr="00373478" w:rsidRDefault="00976DC4" w:rsidP="002D53E6">
            <w:pPr>
              <w:pStyle w:val="af4"/>
              <w:rPr>
                <w:lang w:val="en-US"/>
              </w:rPr>
            </w:pPr>
            <w:r w:rsidRPr="00D4468E">
              <w:rPr>
                <w:sz w:val="16"/>
              </w:rPr>
              <w:fldChar w:fldCharType="begin"/>
            </w:r>
            <w:r w:rsidRPr="00373478">
              <w:rPr>
                <w:sz w:val="16"/>
                <w:lang w:val="en-US"/>
              </w:rPr>
              <w:instrText xml:space="preserve"> </w:instrText>
            </w:r>
            <w:r w:rsidRPr="00D4468E">
              <w:rPr>
                <w:sz w:val="16"/>
                <w:lang w:val="en-US"/>
              </w:rPr>
              <w:instrText>MERGEFIELD</w:instrText>
            </w:r>
            <w:r w:rsidRPr="00373478">
              <w:rPr>
                <w:sz w:val="16"/>
                <w:lang w:val="en-US"/>
              </w:rPr>
              <w:instrText xml:space="preserve"> "</w:instrText>
            </w:r>
            <w:r w:rsidRPr="00D4468E">
              <w:rPr>
                <w:sz w:val="16"/>
              </w:rPr>
              <w:instrText>Порядок</w:instrText>
            </w:r>
            <w:r w:rsidRPr="00373478">
              <w:rPr>
                <w:sz w:val="16"/>
                <w:lang w:val="en-US"/>
              </w:rPr>
              <w:instrText>_</w:instrText>
            </w:r>
            <w:r w:rsidRPr="00D4468E">
              <w:rPr>
                <w:sz w:val="16"/>
              </w:rPr>
              <w:instrText>оценки</w:instrText>
            </w:r>
            <w:r w:rsidRPr="00373478">
              <w:rPr>
                <w:sz w:val="16"/>
                <w:lang w:val="en-US"/>
              </w:rPr>
              <w:instrText>_</w:instrText>
            </w:r>
            <w:r w:rsidRPr="00D4468E">
              <w:rPr>
                <w:sz w:val="16"/>
              </w:rPr>
              <w:instrText>цены</w:instrText>
            </w:r>
            <w:r w:rsidRPr="00373478">
              <w:rPr>
                <w:sz w:val="16"/>
                <w:lang w:val="en-US"/>
              </w:rPr>
              <w:instrText xml:space="preserve">" </w:instrText>
            </w:r>
            <w:r w:rsidRPr="00D4468E">
              <w:rPr>
                <w:sz w:val="16"/>
              </w:rPr>
              <w:fldChar w:fldCharType="separate"/>
            </w:r>
            <w:r w:rsidR="000A2D62">
              <w:rPr>
                <w:noProof/>
                <w:sz w:val="16"/>
                <w:lang w:val="en-US"/>
              </w:rPr>
              <w:t>«Порядок_оценки_цены»</w:t>
            </w:r>
            <w:r w:rsidRPr="00D4468E">
              <w:rPr>
                <w:sz w:val="16"/>
              </w:rPr>
              <w:fldChar w:fldCharType="end"/>
            </w:r>
          </w:p>
        </w:tc>
        <w:tc>
          <w:tcPr>
            <w:tcW w:w="1095" w:type="dxa"/>
          </w:tcPr>
          <w:p w14:paraId="0CEE742E" w14:textId="1241480F" w:rsidR="00976DC4" w:rsidRPr="00F67469" w:rsidRDefault="00FC26C3" w:rsidP="0023641F">
            <w:pPr>
              <w:pStyle w:val="111"/>
              <w:numPr>
                <w:ilvl w:val="0"/>
                <w:numId w:val="0"/>
              </w:numPr>
              <w:spacing w:line="240" w:lineRule="auto"/>
              <w:rPr>
                <w:sz w:val="16"/>
                <w:szCs w:val="16"/>
              </w:rPr>
            </w:pPr>
            <w:r>
              <w:rPr>
                <w:sz w:val="16"/>
                <w:szCs w:val="16"/>
              </w:rPr>
              <w:t>88</w:t>
            </w:r>
          </w:p>
        </w:tc>
      </w:tr>
      <w:tr w:rsidR="00976DC4" w:rsidRPr="0029043D" w14:paraId="3EF7356B" w14:textId="77777777" w:rsidTr="002D53E6">
        <w:tc>
          <w:tcPr>
            <w:tcW w:w="360" w:type="dxa"/>
          </w:tcPr>
          <w:p w14:paraId="1B205246" w14:textId="77777777" w:rsidR="00976DC4" w:rsidRPr="00F67469" w:rsidRDefault="00976DC4" w:rsidP="002D53E6">
            <w:pPr>
              <w:pStyle w:val="111"/>
              <w:numPr>
                <w:ilvl w:val="0"/>
                <w:numId w:val="0"/>
              </w:numPr>
              <w:rPr>
                <w:sz w:val="16"/>
                <w:szCs w:val="16"/>
              </w:rPr>
            </w:pPr>
            <w:r w:rsidRPr="00F67469">
              <w:rPr>
                <w:sz w:val="16"/>
                <w:szCs w:val="16"/>
              </w:rPr>
              <w:t>2</w:t>
            </w:r>
          </w:p>
        </w:tc>
        <w:tc>
          <w:tcPr>
            <w:tcW w:w="1339" w:type="dxa"/>
          </w:tcPr>
          <w:p w14:paraId="4200FC2E" w14:textId="77777777" w:rsidR="00976DC4" w:rsidRPr="00F67469" w:rsidRDefault="00976DC4" w:rsidP="002D53E6">
            <w:pPr>
              <w:pStyle w:val="111"/>
              <w:numPr>
                <w:ilvl w:val="0"/>
                <w:numId w:val="0"/>
              </w:numPr>
              <w:rPr>
                <w:sz w:val="16"/>
                <w:szCs w:val="16"/>
              </w:rPr>
            </w:pPr>
            <w:r w:rsidRPr="00F67469">
              <w:rPr>
                <w:sz w:val="16"/>
                <w:szCs w:val="16"/>
              </w:rPr>
              <w:t>Размер аванса</w:t>
            </w:r>
          </w:p>
        </w:tc>
        <w:tc>
          <w:tcPr>
            <w:tcW w:w="4539" w:type="dxa"/>
          </w:tcPr>
          <w:p w14:paraId="3AD745C1" w14:textId="77777777" w:rsidR="00976DC4" w:rsidRPr="00F67469" w:rsidRDefault="00976DC4" w:rsidP="002D53E6">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14:paraId="6F9BDD2B" w14:textId="77777777"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предельный_показатель_аванса </w:instrText>
            </w:r>
            <w:r w:rsidRPr="00F67469">
              <w:rPr>
                <w:sz w:val="16"/>
                <w:szCs w:val="16"/>
              </w:rPr>
              <w:fldChar w:fldCharType="separate"/>
            </w:r>
            <w:r w:rsidR="000A2D62">
              <w:rPr>
                <w:noProof/>
                <w:sz w:val="16"/>
                <w:szCs w:val="16"/>
              </w:rPr>
              <w:t>«предельный_показатель_аванса»</w:t>
            </w:r>
            <w:r w:rsidRPr="00F67469">
              <w:rPr>
                <w:sz w:val="16"/>
                <w:szCs w:val="16"/>
              </w:rPr>
              <w:fldChar w:fldCharType="end"/>
            </w:r>
            <w:r w:rsidRPr="00F67469">
              <w:rPr>
                <w:sz w:val="16"/>
                <w:szCs w:val="16"/>
              </w:rPr>
              <w:t>%</w:t>
            </w:r>
          </w:p>
        </w:tc>
        <w:tc>
          <w:tcPr>
            <w:tcW w:w="1843" w:type="dxa"/>
          </w:tcPr>
          <w:p w14:paraId="4980B594" w14:textId="77777777"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"предпочтительный_показатель_аванса" </w:instrText>
            </w:r>
            <w:r w:rsidRPr="00F67469">
              <w:rPr>
                <w:sz w:val="16"/>
                <w:szCs w:val="16"/>
              </w:rPr>
              <w:fldChar w:fldCharType="separate"/>
            </w:r>
            <w:r w:rsidR="000A2D62">
              <w:rPr>
                <w:noProof/>
                <w:sz w:val="16"/>
                <w:szCs w:val="16"/>
              </w:rPr>
              <w:t>«предпочтительный_показатель_аванса»</w:t>
            </w:r>
            <w:r w:rsidRPr="00F67469">
              <w:rPr>
                <w:sz w:val="16"/>
                <w:szCs w:val="16"/>
              </w:rPr>
              <w:fldChar w:fldCharType="end"/>
            </w:r>
          </w:p>
        </w:tc>
        <w:tc>
          <w:tcPr>
            <w:tcW w:w="3969" w:type="dxa"/>
          </w:tcPr>
          <w:p w14:paraId="69C2CB73" w14:textId="77777777" w:rsidR="00976DC4" w:rsidRPr="00F67469" w:rsidRDefault="00976DC4" w:rsidP="002D53E6">
            <w:pPr>
              <w:pStyle w:val="af4"/>
            </w:pPr>
            <w:r w:rsidRPr="00D4468E">
              <w:rPr>
                <w:sz w:val="16"/>
              </w:rPr>
              <w:fldChar w:fldCharType="begin"/>
            </w:r>
            <w:r w:rsidRPr="00D4468E">
              <w:rPr>
                <w:sz w:val="16"/>
                <w:lang w:val="en-US"/>
              </w:rPr>
              <w:instrText xml:space="preserve"> MERGEFIELD "</w:instrText>
            </w:r>
            <w:r w:rsidRPr="00D4468E">
              <w:rPr>
                <w:sz w:val="16"/>
              </w:rPr>
              <w:instrText>порядок</w:instrText>
            </w:r>
            <w:r w:rsidRPr="00D4468E">
              <w:rPr>
                <w:sz w:val="16"/>
                <w:lang w:val="en-US"/>
              </w:rPr>
              <w:instrText>_</w:instrText>
            </w:r>
            <w:r w:rsidRPr="00D4468E">
              <w:rPr>
                <w:sz w:val="16"/>
              </w:rPr>
              <w:instrText>оценки</w:instrText>
            </w:r>
            <w:r w:rsidRPr="00D4468E">
              <w:rPr>
                <w:sz w:val="16"/>
                <w:lang w:val="en-US"/>
              </w:rPr>
              <w:instrText>_</w:instrText>
            </w:r>
            <w:r w:rsidRPr="00D4468E">
              <w:rPr>
                <w:sz w:val="16"/>
              </w:rPr>
              <w:instrText>аванса</w:instrText>
            </w:r>
            <w:r w:rsidRPr="00D4468E">
              <w:rPr>
                <w:sz w:val="16"/>
                <w:lang w:val="en-US"/>
              </w:rPr>
              <w:instrText xml:space="preserve">" </w:instrText>
            </w:r>
            <w:r w:rsidRPr="00D4468E">
              <w:rPr>
                <w:sz w:val="16"/>
              </w:rPr>
              <w:fldChar w:fldCharType="separate"/>
            </w:r>
            <w:r w:rsidR="000A2D62">
              <w:rPr>
                <w:noProof/>
                <w:sz w:val="16"/>
                <w:lang w:val="en-US"/>
              </w:rPr>
              <w:t>«порядок_оценки_аванса»</w:t>
            </w:r>
            <w:r w:rsidRPr="00D4468E">
              <w:rPr>
                <w:sz w:val="16"/>
              </w:rPr>
              <w:fldChar w:fldCharType="end"/>
            </w:r>
          </w:p>
        </w:tc>
        <w:tc>
          <w:tcPr>
            <w:tcW w:w="1095" w:type="dxa"/>
          </w:tcPr>
          <w:p w14:paraId="7103EF10" w14:textId="77777777" w:rsidR="00976DC4" w:rsidRPr="00F67469" w:rsidRDefault="0023641F" w:rsidP="0023641F">
            <w:pPr>
              <w:pStyle w:val="111"/>
              <w:numPr>
                <w:ilvl w:val="0"/>
                <w:numId w:val="0"/>
              </w:numPr>
              <w:spacing w:line="240" w:lineRule="auto"/>
              <w:rPr>
                <w:sz w:val="16"/>
                <w:szCs w:val="16"/>
              </w:rPr>
            </w:pPr>
            <w:r>
              <w:rPr>
                <w:sz w:val="16"/>
                <w:szCs w:val="16"/>
              </w:rPr>
              <w:t>0</w:t>
            </w:r>
          </w:p>
        </w:tc>
      </w:tr>
      <w:tr w:rsidR="00976DC4" w:rsidRPr="0029043D" w14:paraId="4C7913E4" w14:textId="77777777" w:rsidTr="002D53E6">
        <w:tc>
          <w:tcPr>
            <w:tcW w:w="360" w:type="dxa"/>
          </w:tcPr>
          <w:p w14:paraId="2CC92669" w14:textId="77777777" w:rsidR="00976DC4" w:rsidRPr="00F67469" w:rsidRDefault="00976DC4" w:rsidP="002D53E6">
            <w:pPr>
              <w:pStyle w:val="111"/>
              <w:numPr>
                <w:ilvl w:val="0"/>
                <w:numId w:val="0"/>
              </w:numPr>
              <w:rPr>
                <w:sz w:val="16"/>
                <w:szCs w:val="16"/>
              </w:rPr>
            </w:pPr>
            <w:r w:rsidRPr="00F67469">
              <w:rPr>
                <w:sz w:val="16"/>
                <w:szCs w:val="16"/>
              </w:rPr>
              <w:t>3</w:t>
            </w:r>
          </w:p>
        </w:tc>
        <w:tc>
          <w:tcPr>
            <w:tcW w:w="1339" w:type="dxa"/>
          </w:tcPr>
          <w:p w14:paraId="3BD34A22" w14:textId="77777777"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Финансовое</w:t>
            </w:r>
            <w:proofErr w:type="spellEnd"/>
            <w:r w:rsidRPr="00F67469">
              <w:rPr>
                <w:sz w:val="16"/>
                <w:szCs w:val="16"/>
                <w:lang w:val="en-US"/>
              </w:rPr>
              <w:t xml:space="preserve"> </w:t>
            </w:r>
            <w:proofErr w:type="spellStart"/>
            <w:r w:rsidRPr="00F67469">
              <w:rPr>
                <w:sz w:val="16"/>
                <w:szCs w:val="16"/>
                <w:lang w:val="en-US"/>
              </w:rPr>
              <w:t>состояние</w:t>
            </w:r>
            <w:proofErr w:type="spellEnd"/>
          </w:p>
        </w:tc>
        <w:tc>
          <w:tcPr>
            <w:tcW w:w="4539" w:type="dxa"/>
          </w:tcPr>
          <w:p w14:paraId="33CFD8D6" w14:textId="77777777" w:rsidR="00976DC4" w:rsidRPr="00F67469" w:rsidRDefault="00976DC4" w:rsidP="002D53E6">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 коэффициентов текущей ликвидности; </w:t>
            </w:r>
            <w:proofErr w:type="spellStart"/>
            <w:r w:rsidRPr="00F67469">
              <w:rPr>
                <w:sz w:val="16"/>
                <w:szCs w:val="16"/>
              </w:rPr>
              <w:t>Косс</w:t>
            </w:r>
            <w:proofErr w:type="spellEnd"/>
            <w:r w:rsidRPr="00F67469">
              <w:rPr>
                <w:sz w:val="16"/>
                <w:szCs w:val="16"/>
              </w:rPr>
              <w:t xml:space="preserve"> - обеспеченности собственными средствами, определяются по формулам из строк бухгалтерского баланса участника:</w:t>
            </w:r>
          </w:p>
          <w:p w14:paraId="47BE6574" w14:textId="77777777" w:rsidR="00976DC4" w:rsidRPr="00F67469" w:rsidRDefault="00976DC4" w:rsidP="002D53E6">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=(1210 + 1220 + 1230 + 1250 + 1260 + 1170) ÷ ((1510 + 1520 + 1530 + 1540 + 1550) – 1530 – 1540);</w:t>
            </w:r>
          </w:p>
          <w:p w14:paraId="6E46F991" w14:textId="77777777" w:rsidR="00976DC4" w:rsidRPr="00F67469" w:rsidRDefault="00976DC4" w:rsidP="002D53E6">
            <w:pPr>
              <w:pStyle w:val="111"/>
              <w:numPr>
                <w:ilvl w:val="0"/>
                <w:numId w:val="0"/>
              </w:numPr>
              <w:spacing w:line="240" w:lineRule="auto"/>
              <w:rPr>
                <w:sz w:val="16"/>
                <w:szCs w:val="16"/>
              </w:rPr>
            </w:pPr>
            <w:proofErr w:type="spellStart"/>
            <w:r w:rsidRPr="00F67469">
              <w:rPr>
                <w:sz w:val="16"/>
                <w:szCs w:val="16"/>
              </w:rPr>
              <w:t>Косс</w:t>
            </w:r>
            <w:proofErr w:type="spellEnd"/>
            <w:r w:rsidRPr="00F67469">
              <w:rPr>
                <w:sz w:val="16"/>
                <w:szCs w:val="16"/>
              </w:rPr>
              <w:t>=((1310+ 1340 + 1350 + 1360 + 1370-1320) – (1110 + 1120 + 1130 + 1140 + 1150 + 1160 + 1170 + 1180 + 1190)) ÷ (1210 + 1220 + 1230 + 1250 + 1260)</w:t>
            </w:r>
          </w:p>
        </w:tc>
        <w:tc>
          <w:tcPr>
            <w:tcW w:w="2126" w:type="dxa"/>
          </w:tcPr>
          <w:p w14:paraId="33E11521" w14:textId="77777777" w:rsidR="00976DC4" w:rsidRPr="00F67469" w:rsidRDefault="00976DC4" w:rsidP="002D53E6">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&lt; 1; </w:t>
            </w:r>
            <w:proofErr w:type="spellStart"/>
            <w:r w:rsidRPr="00F67469">
              <w:rPr>
                <w:sz w:val="16"/>
                <w:szCs w:val="16"/>
              </w:rPr>
              <w:t>Косс</w:t>
            </w:r>
            <w:proofErr w:type="spellEnd"/>
            <w:r w:rsidRPr="00F67469">
              <w:rPr>
                <w:sz w:val="16"/>
                <w:szCs w:val="16"/>
              </w:rPr>
              <w:t xml:space="preserve"> &lt; 0,1</w:t>
            </w:r>
          </w:p>
        </w:tc>
        <w:tc>
          <w:tcPr>
            <w:tcW w:w="1843" w:type="dxa"/>
          </w:tcPr>
          <w:p w14:paraId="5CF46ABA" w14:textId="77777777" w:rsidR="00976DC4" w:rsidRPr="00F67469" w:rsidRDefault="00976DC4" w:rsidP="002D53E6">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&gt; 1; </w:t>
            </w:r>
            <w:proofErr w:type="spellStart"/>
            <w:r w:rsidRPr="00F67469">
              <w:rPr>
                <w:sz w:val="16"/>
                <w:szCs w:val="16"/>
              </w:rPr>
              <w:t>Косс</w:t>
            </w:r>
            <w:proofErr w:type="spellEnd"/>
            <w:r w:rsidRPr="00F67469">
              <w:rPr>
                <w:sz w:val="16"/>
                <w:szCs w:val="16"/>
              </w:rPr>
              <w:t xml:space="preserve"> ≥ 0,1</w:t>
            </w:r>
          </w:p>
        </w:tc>
        <w:tc>
          <w:tcPr>
            <w:tcW w:w="3969" w:type="dxa"/>
          </w:tcPr>
          <w:p w14:paraId="27AF564F" w14:textId="77777777" w:rsidR="00976DC4" w:rsidRPr="00F67469" w:rsidRDefault="00976DC4" w:rsidP="002D53E6">
            <w:pPr>
              <w:pStyle w:val="111"/>
              <w:numPr>
                <w:ilvl w:val="0"/>
                <w:numId w:val="0"/>
              </w:numPr>
              <w:spacing w:line="240" w:lineRule="auto"/>
              <w:rPr>
                <w:sz w:val="16"/>
                <w:szCs w:val="16"/>
              </w:rPr>
            </w:pPr>
            <w:r w:rsidRPr="00F67469">
              <w:rPr>
                <w:sz w:val="16"/>
                <w:szCs w:val="16"/>
              </w:rPr>
              <w:t xml:space="preserve">Если </w:t>
            </w:r>
            <w:proofErr w:type="spellStart"/>
            <w:r w:rsidRPr="00F67469">
              <w:rPr>
                <w:sz w:val="16"/>
                <w:szCs w:val="16"/>
              </w:rPr>
              <w:t>Ктл</w:t>
            </w:r>
            <w:proofErr w:type="spellEnd"/>
            <w:r w:rsidRPr="00F67469">
              <w:rPr>
                <w:sz w:val="16"/>
                <w:szCs w:val="16"/>
              </w:rPr>
              <w:t>&gt;1 Косс≥0,1, то [вес критерия];</w:t>
            </w:r>
          </w:p>
          <w:p w14:paraId="0C8EEE64" w14:textId="77777777" w:rsidR="00976DC4" w:rsidRPr="00F67469" w:rsidRDefault="00976DC4" w:rsidP="002D53E6">
            <w:pPr>
              <w:pStyle w:val="111"/>
              <w:numPr>
                <w:ilvl w:val="0"/>
                <w:numId w:val="0"/>
              </w:numPr>
              <w:spacing w:line="240" w:lineRule="auto"/>
              <w:rPr>
                <w:sz w:val="16"/>
                <w:szCs w:val="16"/>
              </w:rPr>
            </w:pPr>
            <w:r w:rsidRPr="00F67469">
              <w:rPr>
                <w:sz w:val="16"/>
                <w:szCs w:val="16"/>
              </w:rPr>
              <w:t xml:space="preserve">Если </w:t>
            </w:r>
            <w:proofErr w:type="spellStart"/>
            <w:r w:rsidRPr="00F67469">
              <w:rPr>
                <w:sz w:val="16"/>
                <w:szCs w:val="16"/>
              </w:rPr>
              <w:t>Ктл</w:t>
            </w:r>
            <w:proofErr w:type="spellEnd"/>
            <w:r w:rsidRPr="00F67469">
              <w:rPr>
                <w:sz w:val="16"/>
                <w:szCs w:val="16"/>
              </w:rPr>
              <w:t xml:space="preserve">&lt;1 Косс≥0,1, то [половина вес критерия];Если </w:t>
            </w:r>
            <w:proofErr w:type="spellStart"/>
            <w:r w:rsidRPr="00F67469">
              <w:rPr>
                <w:sz w:val="16"/>
                <w:szCs w:val="16"/>
              </w:rPr>
              <w:t>Ктл</w:t>
            </w:r>
            <w:proofErr w:type="spellEnd"/>
            <w:r w:rsidRPr="00F67469">
              <w:rPr>
                <w:sz w:val="16"/>
                <w:szCs w:val="16"/>
              </w:rPr>
              <w:t xml:space="preserve">&gt;1 </w:t>
            </w:r>
            <w:proofErr w:type="spellStart"/>
            <w:r w:rsidRPr="00F67469">
              <w:rPr>
                <w:sz w:val="16"/>
                <w:szCs w:val="16"/>
              </w:rPr>
              <w:t>Косс</w:t>
            </w:r>
            <w:proofErr w:type="spellEnd"/>
            <w:r w:rsidRPr="00F67469">
              <w:rPr>
                <w:sz w:val="16"/>
                <w:szCs w:val="16"/>
              </w:rPr>
              <w:t>&lt;0,1, то [половина вес критерия];</w:t>
            </w:r>
          </w:p>
          <w:p w14:paraId="625C3610" w14:textId="77777777" w:rsidR="00976DC4" w:rsidRPr="00F67469" w:rsidRDefault="00976DC4" w:rsidP="002D53E6">
            <w:pPr>
              <w:pStyle w:val="111"/>
              <w:numPr>
                <w:ilvl w:val="0"/>
                <w:numId w:val="0"/>
              </w:numPr>
              <w:spacing w:line="240" w:lineRule="auto"/>
              <w:rPr>
                <w:sz w:val="16"/>
                <w:szCs w:val="16"/>
              </w:rPr>
            </w:pPr>
            <w:r w:rsidRPr="00F67469">
              <w:rPr>
                <w:sz w:val="16"/>
                <w:szCs w:val="16"/>
              </w:rPr>
              <w:t xml:space="preserve">Если </w:t>
            </w:r>
            <w:proofErr w:type="spellStart"/>
            <w:r w:rsidRPr="00F67469">
              <w:rPr>
                <w:sz w:val="16"/>
                <w:szCs w:val="16"/>
              </w:rPr>
              <w:t>Ктл</w:t>
            </w:r>
            <w:proofErr w:type="spellEnd"/>
            <w:r w:rsidRPr="00F67469">
              <w:rPr>
                <w:sz w:val="16"/>
                <w:szCs w:val="16"/>
              </w:rPr>
              <w:t xml:space="preserve">&lt;1 </w:t>
            </w:r>
            <w:proofErr w:type="spellStart"/>
            <w:r w:rsidRPr="00F67469">
              <w:rPr>
                <w:sz w:val="16"/>
                <w:szCs w:val="16"/>
              </w:rPr>
              <w:t>Косс</w:t>
            </w:r>
            <w:proofErr w:type="spellEnd"/>
            <w:r w:rsidRPr="00F67469">
              <w:rPr>
                <w:sz w:val="16"/>
                <w:szCs w:val="16"/>
              </w:rPr>
              <w:t>&lt;0,1, то [0];</w:t>
            </w:r>
          </w:p>
        </w:tc>
        <w:tc>
          <w:tcPr>
            <w:tcW w:w="1095" w:type="dxa"/>
          </w:tcPr>
          <w:p w14:paraId="0692E573" w14:textId="77777777" w:rsidR="00976DC4" w:rsidRPr="00F67469" w:rsidRDefault="0023641F" w:rsidP="002D53E6">
            <w:pPr>
              <w:pStyle w:val="111"/>
              <w:numPr>
                <w:ilvl w:val="0"/>
                <w:numId w:val="0"/>
              </w:numPr>
              <w:spacing w:line="240" w:lineRule="auto"/>
              <w:rPr>
                <w:sz w:val="16"/>
                <w:szCs w:val="16"/>
              </w:rPr>
            </w:pPr>
            <w:r>
              <w:rPr>
                <w:sz w:val="16"/>
                <w:szCs w:val="16"/>
              </w:rPr>
              <w:t>0</w:t>
            </w:r>
          </w:p>
        </w:tc>
      </w:tr>
      <w:tr w:rsidR="00976DC4" w:rsidRPr="0029043D" w14:paraId="6D8B90B5" w14:textId="77777777" w:rsidTr="002D53E6">
        <w:tc>
          <w:tcPr>
            <w:tcW w:w="360" w:type="dxa"/>
          </w:tcPr>
          <w:p w14:paraId="5BFCE49F" w14:textId="77777777" w:rsidR="00976DC4" w:rsidRPr="00F67469" w:rsidRDefault="00976DC4" w:rsidP="002D53E6">
            <w:pPr>
              <w:pStyle w:val="111"/>
              <w:numPr>
                <w:ilvl w:val="0"/>
                <w:numId w:val="0"/>
              </w:numPr>
              <w:rPr>
                <w:sz w:val="16"/>
                <w:szCs w:val="16"/>
              </w:rPr>
            </w:pPr>
            <w:r w:rsidRPr="00F67469">
              <w:rPr>
                <w:sz w:val="16"/>
                <w:szCs w:val="16"/>
              </w:rPr>
              <w:t>4</w:t>
            </w:r>
          </w:p>
        </w:tc>
        <w:tc>
          <w:tcPr>
            <w:tcW w:w="1339" w:type="dxa"/>
          </w:tcPr>
          <w:p w14:paraId="0FDB9CF4" w14:textId="77777777"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Отсутствие</w:t>
            </w:r>
            <w:proofErr w:type="spellEnd"/>
            <w:r w:rsidRPr="00F67469">
              <w:rPr>
                <w:sz w:val="16"/>
                <w:szCs w:val="16"/>
                <w:lang w:val="en-US"/>
              </w:rPr>
              <w:t xml:space="preserve"> </w:t>
            </w:r>
            <w:proofErr w:type="spellStart"/>
            <w:r w:rsidRPr="00F67469">
              <w:rPr>
                <w:sz w:val="16"/>
                <w:szCs w:val="16"/>
                <w:lang w:val="en-US"/>
              </w:rPr>
              <w:t>негативных</w:t>
            </w:r>
            <w:proofErr w:type="spellEnd"/>
            <w:r w:rsidRPr="00F67469">
              <w:rPr>
                <w:sz w:val="16"/>
                <w:szCs w:val="16"/>
                <w:lang w:val="en-US"/>
              </w:rPr>
              <w:t xml:space="preserve"> </w:t>
            </w:r>
            <w:proofErr w:type="spellStart"/>
            <w:r w:rsidRPr="00F67469">
              <w:rPr>
                <w:sz w:val="16"/>
                <w:szCs w:val="16"/>
                <w:lang w:val="en-US"/>
              </w:rPr>
              <w:t>судебных</w:t>
            </w:r>
            <w:proofErr w:type="spellEnd"/>
            <w:r w:rsidRPr="00F67469">
              <w:rPr>
                <w:sz w:val="16"/>
                <w:szCs w:val="16"/>
                <w:lang w:val="en-US"/>
              </w:rPr>
              <w:t xml:space="preserve"> </w:t>
            </w:r>
            <w:proofErr w:type="spellStart"/>
            <w:r w:rsidRPr="00F67469">
              <w:rPr>
                <w:sz w:val="16"/>
                <w:szCs w:val="16"/>
                <w:lang w:val="en-US"/>
              </w:rPr>
              <w:t>решений</w:t>
            </w:r>
            <w:proofErr w:type="spellEnd"/>
          </w:p>
        </w:tc>
        <w:tc>
          <w:tcPr>
            <w:tcW w:w="4539" w:type="dxa"/>
          </w:tcPr>
          <w:p w14:paraId="7720F369" w14:textId="77777777" w:rsidR="00976DC4" w:rsidRPr="00F67469" w:rsidRDefault="007A5820" w:rsidP="002D53E6">
            <w:pPr>
              <w:pStyle w:val="111"/>
              <w:numPr>
                <w:ilvl w:val="0"/>
                <w:numId w:val="0"/>
              </w:numPr>
              <w:spacing w:line="240" w:lineRule="auto"/>
              <w:rPr>
                <w:sz w:val="16"/>
                <w:szCs w:val="16"/>
              </w:rPr>
            </w:pPr>
            <w:r w:rsidRPr="007A5820">
              <w:rPr>
                <w:sz w:val="16"/>
                <w:szCs w:val="16"/>
              </w:rPr>
              <w:t>Отсутствие негативных судебных решений, вступивших в силу, с участием групп компаний ПАО «Иркутскэнерго», ООО «Байкальская энергетическая компания», ОАО «ИЭСК»; отсутствие принятых претензий ОАО «ИЭСК», групп компаний ПАО «Иркутскэнерго», ООО «Байкальская энергетическая компания» за последние 36 месяцев до дня рассмотрения заявок, признающих участника закупки не исполнившим или ненадлежаще исполнившим обязательства по договорам.</w:t>
            </w:r>
          </w:p>
        </w:tc>
        <w:tc>
          <w:tcPr>
            <w:tcW w:w="2126" w:type="dxa"/>
          </w:tcPr>
          <w:p w14:paraId="4626FAE1" w14:textId="77777777" w:rsidR="00976DC4" w:rsidRPr="00F67469" w:rsidRDefault="00976DC4" w:rsidP="002D53E6">
            <w:pPr>
              <w:pStyle w:val="111"/>
              <w:numPr>
                <w:ilvl w:val="0"/>
                <w:numId w:val="0"/>
              </w:numPr>
              <w:spacing w:line="240" w:lineRule="auto"/>
              <w:rPr>
                <w:sz w:val="16"/>
                <w:szCs w:val="16"/>
              </w:rPr>
            </w:pPr>
            <w:r w:rsidRPr="00F67469">
              <w:rPr>
                <w:sz w:val="16"/>
                <w:szCs w:val="16"/>
              </w:rPr>
              <w:t>Имеются</w:t>
            </w:r>
          </w:p>
        </w:tc>
        <w:tc>
          <w:tcPr>
            <w:tcW w:w="1843" w:type="dxa"/>
          </w:tcPr>
          <w:p w14:paraId="60736DC4" w14:textId="77777777" w:rsidR="00976DC4" w:rsidRPr="00F67469" w:rsidRDefault="00976DC4" w:rsidP="002D53E6">
            <w:pPr>
              <w:pStyle w:val="111"/>
              <w:numPr>
                <w:ilvl w:val="0"/>
                <w:numId w:val="0"/>
              </w:numPr>
              <w:spacing w:line="240" w:lineRule="auto"/>
              <w:rPr>
                <w:sz w:val="16"/>
                <w:szCs w:val="16"/>
              </w:rPr>
            </w:pPr>
            <w:r w:rsidRPr="00F67469">
              <w:rPr>
                <w:sz w:val="16"/>
                <w:szCs w:val="16"/>
              </w:rPr>
              <w:t>Отсутствуют</w:t>
            </w:r>
          </w:p>
        </w:tc>
        <w:tc>
          <w:tcPr>
            <w:tcW w:w="3969" w:type="dxa"/>
          </w:tcPr>
          <w:p w14:paraId="4746E4D9" w14:textId="77777777" w:rsidR="00976DC4" w:rsidRPr="00F67469" w:rsidRDefault="00976DC4" w:rsidP="002D53E6">
            <w:pPr>
              <w:pStyle w:val="111"/>
              <w:numPr>
                <w:ilvl w:val="0"/>
                <w:numId w:val="0"/>
              </w:numPr>
              <w:spacing w:line="240" w:lineRule="auto"/>
              <w:rPr>
                <w:sz w:val="16"/>
                <w:szCs w:val="16"/>
              </w:rPr>
            </w:pPr>
            <w:r w:rsidRPr="00F67469">
              <w:rPr>
                <w:sz w:val="16"/>
                <w:szCs w:val="16"/>
              </w:rPr>
              <w:t>Наличие судебных решений –  0 баллов;</w:t>
            </w:r>
          </w:p>
          <w:p w14:paraId="05C64136" w14:textId="77777777" w:rsidR="00976DC4" w:rsidRPr="00F67469" w:rsidRDefault="00976DC4" w:rsidP="002D53E6">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tcPr>
          <w:p w14:paraId="21C06912" w14:textId="77777777" w:rsidR="00976DC4" w:rsidRPr="00F67469" w:rsidRDefault="0023641F" w:rsidP="002D53E6">
            <w:pPr>
              <w:pStyle w:val="111"/>
              <w:numPr>
                <w:ilvl w:val="0"/>
                <w:numId w:val="0"/>
              </w:numPr>
              <w:spacing w:line="240" w:lineRule="auto"/>
              <w:rPr>
                <w:sz w:val="16"/>
                <w:szCs w:val="16"/>
              </w:rPr>
            </w:pPr>
            <w:r>
              <w:rPr>
                <w:sz w:val="16"/>
                <w:szCs w:val="16"/>
              </w:rPr>
              <w:t>1</w:t>
            </w:r>
          </w:p>
        </w:tc>
      </w:tr>
      <w:tr w:rsidR="00976DC4" w:rsidRPr="0029043D" w14:paraId="7D7B39CA" w14:textId="77777777" w:rsidTr="002D53E6">
        <w:tc>
          <w:tcPr>
            <w:tcW w:w="360" w:type="dxa"/>
          </w:tcPr>
          <w:p w14:paraId="1E3B604C" w14:textId="77777777" w:rsidR="00976DC4" w:rsidRPr="00F67469" w:rsidRDefault="00976DC4" w:rsidP="002D53E6">
            <w:pPr>
              <w:pStyle w:val="111"/>
              <w:numPr>
                <w:ilvl w:val="0"/>
                <w:numId w:val="0"/>
              </w:numPr>
              <w:rPr>
                <w:sz w:val="16"/>
                <w:szCs w:val="16"/>
              </w:rPr>
            </w:pPr>
            <w:r w:rsidRPr="00F67469">
              <w:rPr>
                <w:sz w:val="16"/>
                <w:szCs w:val="16"/>
              </w:rPr>
              <w:t>5</w:t>
            </w:r>
          </w:p>
        </w:tc>
        <w:tc>
          <w:tcPr>
            <w:tcW w:w="1339" w:type="dxa"/>
          </w:tcPr>
          <w:p w14:paraId="66EA16DA" w14:textId="77777777"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Количество</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14:paraId="3D7BA1D5" w14:textId="77777777" w:rsidR="00976DC4" w:rsidRPr="00F67469" w:rsidRDefault="00976DC4" w:rsidP="002D53E6">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14:paraId="4AFC2CCA" w14:textId="77777777" w:rsidR="00976DC4" w:rsidRPr="00F67469" w:rsidRDefault="00976DC4" w:rsidP="002D53E6">
            <w:pPr>
              <w:pStyle w:val="111"/>
              <w:numPr>
                <w:ilvl w:val="0"/>
                <w:numId w:val="0"/>
              </w:numPr>
              <w:spacing w:line="240" w:lineRule="auto"/>
              <w:rPr>
                <w:sz w:val="16"/>
                <w:szCs w:val="16"/>
              </w:rPr>
            </w:pPr>
            <w:r w:rsidRPr="00F67469">
              <w:rPr>
                <w:sz w:val="16"/>
                <w:szCs w:val="16"/>
              </w:rPr>
              <w:t>1</w:t>
            </w:r>
          </w:p>
        </w:tc>
        <w:tc>
          <w:tcPr>
            <w:tcW w:w="1843" w:type="dxa"/>
          </w:tcPr>
          <w:p w14:paraId="474F1501" w14:textId="77777777" w:rsidR="00976DC4" w:rsidRPr="00F67469" w:rsidRDefault="00976DC4" w:rsidP="002D53E6">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sidR="000A2D62">
              <w:rPr>
                <w:noProof/>
                <w:sz w:val="16"/>
                <w:szCs w:val="16"/>
              </w:rPr>
              <w:t>«Максимальное_колво_рассматриваемых_дого»</w:t>
            </w:r>
            <w:r>
              <w:rPr>
                <w:sz w:val="16"/>
                <w:szCs w:val="16"/>
              </w:rPr>
              <w:fldChar w:fldCharType="end"/>
            </w:r>
          </w:p>
        </w:tc>
        <w:tc>
          <w:tcPr>
            <w:tcW w:w="3969" w:type="dxa"/>
          </w:tcPr>
          <w:p w14:paraId="3FE5961D" w14:textId="77777777" w:rsidR="00976DC4" w:rsidRPr="00F67469" w:rsidRDefault="00976DC4" w:rsidP="002D53E6">
            <w:pPr>
              <w:pStyle w:val="119"/>
              <w:numPr>
                <w:ilvl w:val="0"/>
                <w:numId w:val="0"/>
              </w:numPr>
              <w:spacing w:line="240" w:lineRule="auto"/>
              <w:rPr>
                <w:sz w:val="16"/>
                <w:szCs w:val="16"/>
                <w:lang w:val="en-US"/>
              </w:rPr>
            </w:pPr>
            <w:bookmarkStart w:id="22" w:name="_Toc73527261"/>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Tk)), </w:t>
            </w:r>
            <w:r w:rsidRPr="00F67469">
              <w:rPr>
                <w:sz w:val="16"/>
                <w:szCs w:val="16"/>
              </w:rPr>
              <w:t>где</w:t>
            </w:r>
            <w:bookmarkEnd w:id="22"/>
          </w:p>
          <w:p w14:paraId="65BCACB3" w14:textId="77777777" w:rsidR="00976DC4" w:rsidRPr="00F67469" w:rsidRDefault="00976DC4" w:rsidP="002D53E6">
            <w:pPr>
              <w:pStyle w:val="119"/>
              <w:numPr>
                <w:ilvl w:val="0"/>
                <w:numId w:val="0"/>
              </w:numPr>
              <w:spacing w:line="240" w:lineRule="auto"/>
              <w:rPr>
                <w:sz w:val="16"/>
                <w:szCs w:val="16"/>
              </w:rPr>
            </w:pPr>
            <w:bookmarkStart w:id="23" w:name="_Toc73527262"/>
            <w:proofErr w:type="spellStart"/>
            <w:r w:rsidRPr="00F67469">
              <w:rPr>
                <w:sz w:val="16"/>
                <w:szCs w:val="16"/>
              </w:rPr>
              <w:t>Rk</w:t>
            </w:r>
            <w:proofErr w:type="spellEnd"/>
            <w:r w:rsidRPr="00F67469">
              <w:rPr>
                <w:sz w:val="16"/>
                <w:szCs w:val="16"/>
              </w:rPr>
              <w:t>— рейтинг заявки относительно критерия,</w:t>
            </w:r>
            <w:bookmarkEnd w:id="23"/>
          </w:p>
          <w:p w14:paraId="123A4AE3" w14:textId="77777777" w:rsidR="00976DC4" w:rsidRPr="00F67469" w:rsidRDefault="00976DC4" w:rsidP="002D53E6">
            <w:pPr>
              <w:pStyle w:val="119"/>
              <w:numPr>
                <w:ilvl w:val="0"/>
                <w:numId w:val="0"/>
              </w:numPr>
              <w:spacing w:line="240" w:lineRule="auto"/>
              <w:rPr>
                <w:sz w:val="16"/>
                <w:szCs w:val="16"/>
              </w:rPr>
            </w:pPr>
            <w:bookmarkStart w:id="24" w:name="_Toc73527263"/>
            <w:proofErr w:type="spellStart"/>
            <w:r w:rsidRPr="00F67469">
              <w:rPr>
                <w:sz w:val="16"/>
                <w:szCs w:val="16"/>
              </w:rPr>
              <w:t>Wk</w:t>
            </w:r>
            <w:proofErr w:type="spellEnd"/>
            <w:r w:rsidRPr="00F67469">
              <w:rPr>
                <w:sz w:val="16"/>
                <w:szCs w:val="16"/>
              </w:rPr>
              <w:t>— вес критерия,</w:t>
            </w:r>
            <w:bookmarkEnd w:id="24"/>
          </w:p>
          <w:p w14:paraId="6157A39B" w14:textId="77777777" w:rsidR="00976DC4" w:rsidRPr="00F67469" w:rsidRDefault="00976DC4" w:rsidP="002D53E6">
            <w:pPr>
              <w:pStyle w:val="119"/>
              <w:numPr>
                <w:ilvl w:val="0"/>
                <w:numId w:val="0"/>
              </w:numPr>
              <w:spacing w:line="240" w:lineRule="auto"/>
              <w:rPr>
                <w:sz w:val="16"/>
                <w:szCs w:val="16"/>
              </w:rPr>
            </w:pPr>
            <w:bookmarkStart w:id="25" w:name="_Toc73527264"/>
            <w:proofErr w:type="spellStart"/>
            <w:r w:rsidRPr="00F67469">
              <w:rPr>
                <w:sz w:val="16"/>
                <w:szCs w:val="16"/>
              </w:rPr>
              <w:t>Lk</w:t>
            </w:r>
            <w:proofErr w:type="spellEnd"/>
            <w:r w:rsidRPr="00F67469">
              <w:rPr>
                <w:sz w:val="16"/>
                <w:szCs w:val="16"/>
              </w:rPr>
              <w:t>— предельное оцениваемое предложение (состояние),</w:t>
            </w:r>
            <w:bookmarkEnd w:id="25"/>
          </w:p>
          <w:p w14:paraId="7A2C5389" w14:textId="77777777" w:rsidR="00976DC4" w:rsidRPr="00F67469" w:rsidRDefault="00976DC4" w:rsidP="002D53E6">
            <w:pPr>
              <w:pStyle w:val="119"/>
              <w:numPr>
                <w:ilvl w:val="0"/>
                <w:numId w:val="0"/>
              </w:numPr>
              <w:spacing w:line="240" w:lineRule="auto"/>
              <w:rPr>
                <w:sz w:val="16"/>
                <w:szCs w:val="16"/>
              </w:rPr>
            </w:pPr>
            <w:bookmarkStart w:id="26" w:name="_Toc73527265"/>
            <w:proofErr w:type="spellStart"/>
            <w:r w:rsidRPr="00F67469">
              <w:rPr>
                <w:sz w:val="16"/>
                <w:szCs w:val="16"/>
              </w:rPr>
              <w:t>Ok</w:t>
            </w:r>
            <w:proofErr w:type="spellEnd"/>
            <w:r w:rsidRPr="00F67469">
              <w:rPr>
                <w:sz w:val="16"/>
                <w:szCs w:val="16"/>
              </w:rPr>
              <w:t>— оцениваемое предложение (состояние) участника,</w:t>
            </w:r>
            <w:bookmarkEnd w:id="26"/>
          </w:p>
          <w:p w14:paraId="118DB3FF" w14:textId="77777777" w:rsidR="00976DC4" w:rsidRPr="00F67469" w:rsidRDefault="00976DC4" w:rsidP="002D53E6">
            <w:pPr>
              <w:pStyle w:val="119"/>
              <w:numPr>
                <w:ilvl w:val="0"/>
                <w:numId w:val="0"/>
              </w:numPr>
              <w:spacing w:line="240" w:lineRule="auto"/>
              <w:rPr>
                <w:sz w:val="16"/>
                <w:szCs w:val="16"/>
              </w:rPr>
            </w:pPr>
            <w:bookmarkStart w:id="27" w:name="_Toc73527266"/>
            <w:proofErr w:type="spellStart"/>
            <w:r w:rsidRPr="00F67469">
              <w:rPr>
                <w:sz w:val="16"/>
                <w:szCs w:val="16"/>
              </w:rPr>
              <w:t>Tk</w:t>
            </w:r>
            <w:proofErr w:type="spellEnd"/>
            <w:r w:rsidRPr="00F67469">
              <w:rPr>
                <w:sz w:val="16"/>
                <w:szCs w:val="16"/>
              </w:rPr>
              <w:t>— предпочитаемое оцениваемое предложение (состояние)</w:t>
            </w:r>
            <w:bookmarkEnd w:id="27"/>
          </w:p>
        </w:tc>
        <w:tc>
          <w:tcPr>
            <w:tcW w:w="1095" w:type="dxa"/>
          </w:tcPr>
          <w:p w14:paraId="043EEF9E" w14:textId="7941D10F" w:rsidR="00976DC4" w:rsidRPr="00F67469" w:rsidRDefault="00FC26C3" w:rsidP="0023641F">
            <w:pPr>
              <w:pStyle w:val="111"/>
              <w:numPr>
                <w:ilvl w:val="0"/>
                <w:numId w:val="0"/>
              </w:numPr>
              <w:spacing w:line="240" w:lineRule="auto"/>
              <w:rPr>
                <w:sz w:val="16"/>
                <w:szCs w:val="16"/>
              </w:rPr>
            </w:pPr>
            <w:r>
              <w:rPr>
                <w:sz w:val="16"/>
                <w:szCs w:val="16"/>
              </w:rPr>
              <w:t>2</w:t>
            </w:r>
          </w:p>
        </w:tc>
      </w:tr>
      <w:tr w:rsidR="00976DC4" w:rsidRPr="0029043D" w14:paraId="51DB437A" w14:textId="77777777" w:rsidTr="002D53E6">
        <w:tc>
          <w:tcPr>
            <w:tcW w:w="360" w:type="dxa"/>
          </w:tcPr>
          <w:p w14:paraId="7B64FFD4" w14:textId="77777777" w:rsidR="00976DC4" w:rsidRPr="00F67469" w:rsidRDefault="00976DC4" w:rsidP="002D53E6">
            <w:pPr>
              <w:pStyle w:val="111"/>
              <w:numPr>
                <w:ilvl w:val="0"/>
                <w:numId w:val="0"/>
              </w:numPr>
              <w:rPr>
                <w:sz w:val="16"/>
                <w:szCs w:val="16"/>
              </w:rPr>
            </w:pPr>
            <w:r w:rsidRPr="00F67469">
              <w:rPr>
                <w:sz w:val="16"/>
                <w:szCs w:val="16"/>
              </w:rPr>
              <w:t>6</w:t>
            </w:r>
          </w:p>
        </w:tc>
        <w:tc>
          <w:tcPr>
            <w:tcW w:w="1339" w:type="dxa"/>
          </w:tcPr>
          <w:p w14:paraId="6CB7552F" w14:textId="77777777"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Суммарная</w:t>
            </w:r>
            <w:proofErr w:type="spellEnd"/>
            <w:r w:rsidRPr="00F67469">
              <w:rPr>
                <w:sz w:val="16"/>
                <w:szCs w:val="16"/>
                <w:lang w:val="en-US"/>
              </w:rPr>
              <w:t xml:space="preserve"> </w:t>
            </w:r>
            <w:proofErr w:type="spellStart"/>
            <w:r w:rsidRPr="00F67469">
              <w:rPr>
                <w:sz w:val="16"/>
                <w:szCs w:val="16"/>
                <w:lang w:val="en-US"/>
              </w:rPr>
              <w:t>цена</w:t>
            </w:r>
            <w:proofErr w:type="spellEnd"/>
            <w:r w:rsidRPr="00F67469">
              <w:rPr>
                <w:sz w:val="16"/>
                <w:szCs w:val="16"/>
                <w:lang w:val="en-US"/>
              </w:rPr>
              <w:t xml:space="preserve"> </w:t>
            </w:r>
            <w:proofErr w:type="spellStart"/>
            <w:r w:rsidRPr="00F67469">
              <w:rPr>
                <w:sz w:val="16"/>
                <w:szCs w:val="16"/>
                <w:lang w:val="en-US"/>
              </w:rPr>
              <w:t>аналогичных</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14:paraId="504BDEF0" w14:textId="77777777" w:rsidR="00976DC4" w:rsidRPr="00F67469" w:rsidRDefault="00976DC4" w:rsidP="002D53E6">
            <w:pPr>
              <w:pStyle w:val="111"/>
              <w:numPr>
                <w:ilvl w:val="0"/>
                <w:numId w:val="0"/>
              </w:numPr>
              <w:spacing w:line="240" w:lineRule="auto"/>
              <w:rPr>
                <w:sz w:val="16"/>
                <w:szCs w:val="16"/>
              </w:rPr>
            </w:pPr>
            <w:r w:rsidRPr="00F67469">
              <w:rPr>
                <w:sz w:val="16"/>
                <w:szCs w:val="16"/>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14:paraId="09B48890" w14:textId="77777777" w:rsidR="00976DC4" w:rsidRPr="00F67469" w:rsidRDefault="00976DC4" w:rsidP="002D53E6">
            <w:pPr>
              <w:pStyle w:val="111"/>
              <w:numPr>
                <w:ilvl w:val="0"/>
                <w:numId w:val="0"/>
              </w:numPr>
              <w:spacing w:line="240" w:lineRule="auto"/>
              <w:rPr>
                <w:sz w:val="16"/>
                <w:szCs w:val="16"/>
              </w:rPr>
            </w:pPr>
            <w:r w:rsidRPr="00F67469">
              <w:rPr>
                <w:sz w:val="16"/>
                <w:szCs w:val="16"/>
              </w:rPr>
              <w:t xml:space="preserve"> 1рубль </w:t>
            </w:r>
          </w:p>
          <w:p w14:paraId="6DE7BAF3" w14:textId="77777777" w:rsidR="00976DC4" w:rsidRPr="00F67469" w:rsidRDefault="00976DC4" w:rsidP="002D53E6">
            <w:pPr>
              <w:rPr>
                <w:sz w:val="16"/>
                <w:szCs w:val="16"/>
                <w:lang w:eastAsia="ru-RU"/>
              </w:rPr>
            </w:pPr>
          </w:p>
          <w:p w14:paraId="6DFBF6C8" w14:textId="77777777" w:rsidR="00976DC4" w:rsidRPr="00F67469" w:rsidRDefault="00976DC4" w:rsidP="002D53E6">
            <w:pPr>
              <w:rPr>
                <w:sz w:val="16"/>
                <w:szCs w:val="16"/>
                <w:lang w:eastAsia="ru-RU"/>
              </w:rPr>
            </w:pPr>
          </w:p>
        </w:tc>
        <w:tc>
          <w:tcPr>
            <w:tcW w:w="1843" w:type="dxa"/>
          </w:tcPr>
          <w:p w14:paraId="76375642" w14:textId="77777777" w:rsidR="00976DC4" w:rsidRPr="00F67469" w:rsidRDefault="00976DC4" w:rsidP="002D53E6">
            <w:pPr>
              <w:pStyle w:val="111"/>
              <w:numPr>
                <w:ilvl w:val="0"/>
                <w:numId w:val="0"/>
              </w:numPr>
              <w:spacing w:line="240" w:lineRule="auto"/>
              <w:rPr>
                <w:sz w:val="16"/>
                <w:szCs w:val="16"/>
              </w:rPr>
            </w:pPr>
            <w:r w:rsidRPr="00F67469">
              <w:rPr>
                <w:sz w:val="16"/>
                <w:szCs w:val="16"/>
              </w:rPr>
              <w:t>Количество рассматриваемых договоров умноженное на НМЦД</w:t>
            </w:r>
          </w:p>
        </w:tc>
        <w:tc>
          <w:tcPr>
            <w:tcW w:w="3969" w:type="dxa"/>
          </w:tcPr>
          <w:p w14:paraId="43F508B4" w14:textId="77777777" w:rsidR="00976DC4" w:rsidRPr="00F67469" w:rsidRDefault="00976DC4" w:rsidP="002D53E6">
            <w:pPr>
              <w:pStyle w:val="119"/>
              <w:numPr>
                <w:ilvl w:val="0"/>
                <w:numId w:val="0"/>
              </w:numPr>
              <w:spacing w:line="240" w:lineRule="auto"/>
              <w:rPr>
                <w:sz w:val="16"/>
                <w:szCs w:val="16"/>
                <w:lang w:val="en-US"/>
              </w:rPr>
            </w:pPr>
            <w:bookmarkStart w:id="28" w:name="_Toc73527267"/>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Tk)), </w:t>
            </w:r>
            <w:r w:rsidRPr="00F67469">
              <w:rPr>
                <w:sz w:val="16"/>
                <w:szCs w:val="16"/>
              </w:rPr>
              <w:t>где</w:t>
            </w:r>
            <w:bookmarkEnd w:id="28"/>
          </w:p>
          <w:p w14:paraId="2A5BBC6E" w14:textId="77777777" w:rsidR="00976DC4" w:rsidRPr="00F67469" w:rsidRDefault="00976DC4" w:rsidP="002D53E6">
            <w:pPr>
              <w:pStyle w:val="119"/>
              <w:numPr>
                <w:ilvl w:val="0"/>
                <w:numId w:val="0"/>
              </w:numPr>
              <w:spacing w:line="240" w:lineRule="auto"/>
              <w:rPr>
                <w:sz w:val="16"/>
                <w:szCs w:val="16"/>
              </w:rPr>
            </w:pPr>
            <w:bookmarkStart w:id="29" w:name="_Toc73527268"/>
            <w:proofErr w:type="spellStart"/>
            <w:r w:rsidRPr="00F67469">
              <w:rPr>
                <w:sz w:val="16"/>
                <w:szCs w:val="16"/>
              </w:rPr>
              <w:t>Rk</w:t>
            </w:r>
            <w:proofErr w:type="spellEnd"/>
            <w:r w:rsidRPr="00F67469">
              <w:rPr>
                <w:sz w:val="16"/>
                <w:szCs w:val="16"/>
              </w:rPr>
              <w:t>— рейтинг заявки относительно критерия,</w:t>
            </w:r>
            <w:bookmarkEnd w:id="29"/>
          </w:p>
          <w:p w14:paraId="1C58960A" w14:textId="77777777" w:rsidR="00976DC4" w:rsidRPr="00F67469" w:rsidRDefault="00976DC4" w:rsidP="002D53E6">
            <w:pPr>
              <w:pStyle w:val="119"/>
              <w:numPr>
                <w:ilvl w:val="0"/>
                <w:numId w:val="0"/>
              </w:numPr>
              <w:spacing w:line="240" w:lineRule="auto"/>
              <w:rPr>
                <w:sz w:val="16"/>
                <w:szCs w:val="16"/>
              </w:rPr>
            </w:pPr>
            <w:bookmarkStart w:id="30" w:name="_Toc73527269"/>
            <w:proofErr w:type="spellStart"/>
            <w:r w:rsidRPr="00F67469">
              <w:rPr>
                <w:sz w:val="16"/>
                <w:szCs w:val="16"/>
              </w:rPr>
              <w:t>Wk</w:t>
            </w:r>
            <w:proofErr w:type="spellEnd"/>
            <w:r w:rsidRPr="00F67469">
              <w:rPr>
                <w:sz w:val="16"/>
                <w:szCs w:val="16"/>
              </w:rPr>
              <w:t>— вес критерия,</w:t>
            </w:r>
            <w:bookmarkEnd w:id="30"/>
          </w:p>
          <w:p w14:paraId="0D80BB74" w14:textId="77777777" w:rsidR="00976DC4" w:rsidRPr="00F67469" w:rsidRDefault="00976DC4" w:rsidP="002D53E6">
            <w:pPr>
              <w:pStyle w:val="119"/>
              <w:numPr>
                <w:ilvl w:val="0"/>
                <w:numId w:val="0"/>
              </w:numPr>
              <w:spacing w:line="240" w:lineRule="auto"/>
              <w:rPr>
                <w:sz w:val="16"/>
                <w:szCs w:val="16"/>
              </w:rPr>
            </w:pPr>
            <w:bookmarkStart w:id="31" w:name="_Toc73527270"/>
            <w:proofErr w:type="spellStart"/>
            <w:r w:rsidRPr="00F67469">
              <w:rPr>
                <w:sz w:val="16"/>
                <w:szCs w:val="16"/>
              </w:rPr>
              <w:t>Lk</w:t>
            </w:r>
            <w:proofErr w:type="spellEnd"/>
            <w:r w:rsidRPr="00F67469">
              <w:rPr>
                <w:sz w:val="16"/>
                <w:szCs w:val="16"/>
              </w:rPr>
              <w:t>— предельное оцениваемое предложение (состояние),</w:t>
            </w:r>
            <w:bookmarkEnd w:id="31"/>
          </w:p>
          <w:p w14:paraId="1EA3FF00" w14:textId="77777777" w:rsidR="00976DC4" w:rsidRPr="00F67469" w:rsidRDefault="00976DC4" w:rsidP="002D53E6">
            <w:pPr>
              <w:pStyle w:val="119"/>
              <w:numPr>
                <w:ilvl w:val="0"/>
                <w:numId w:val="0"/>
              </w:numPr>
              <w:spacing w:line="240" w:lineRule="auto"/>
              <w:rPr>
                <w:sz w:val="16"/>
                <w:szCs w:val="16"/>
              </w:rPr>
            </w:pPr>
            <w:bookmarkStart w:id="32" w:name="_Toc73527271"/>
            <w:proofErr w:type="spellStart"/>
            <w:r w:rsidRPr="00F67469">
              <w:rPr>
                <w:sz w:val="16"/>
                <w:szCs w:val="16"/>
              </w:rPr>
              <w:t>Ok</w:t>
            </w:r>
            <w:proofErr w:type="spellEnd"/>
            <w:r w:rsidRPr="00F67469">
              <w:rPr>
                <w:sz w:val="16"/>
                <w:szCs w:val="16"/>
              </w:rPr>
              <w:t>— оцениваемое предложение (состояние) участника,</w:t>
            </w:r>
            <w:bookmarkEnd w:id="32"/>
          </w:p>
          <w:p w14:paraId="147A5CC6" w14:textId="77777777" w:rsidR="00976DC4" w:rsidRPr="00F67469" w:rsidRDefault="00976DC4" w:rsidP="002D53E6">
            <w:pPr>
              <w:pStyle w:val="111"/>
              <w:numPr>
                <w:ilvl w:val="0"/>
                <w:numId w:val="0"/>
              </w:numPr>
              <w:spacing w:line="240" w:lineRule="auto"/>
              <w:rPr>
                <w:sz w:val="16"/>
                <w:szCs w:val="16"/>
              </w:rPr>
            </w:pPr>
            <w:proofErr w:type="spellStart"/>
            <w:r w:rsidRPr="00F67469">
              <w:rPr>
                <w:sz w:val="16"/>
                <w:szCs w:val="16"/>
              </w:rPr>
              <w:t>Tk</w:t>
            </w:r>
            <w:proofErr w:type="spellEnd"/>
            <w:r w:rsidRPr="00F67469">
              <w:rPr>
                <w:sz w:val="16"/>
                <w:szCs w:val="16"/>
              </w:rPr>
              <w:t>— предпочитаемое оцениваемое предложение (состояние)</w:t>
            </w:r>
          </w:p>
        </w:tc>
        <w:tc>
          <w:tcPr>
            <w:tcW w:w="1095" w:type="dxa"/>
          </w:tcPr>
          <w:p w14:paraId="3545CD21" w14:textId="599579B6" w:rsidR="00976DC4" w:rsidRPr="00F67469" w:rsidRDefault="00FC26C3" w:rsidP="002D53E6">
            <w:pPr>
              <w:pStyle w:val="111"/>
              <w:numPr>
                <w:ilvl w:val="0"/>
                <w:numId w:val="0"/>
              </w:numPr>
              <w:spacing w:line="240" w:lineRule="auto"/>
              <w:rPr>
                <w:sz w:val="16"/>
                <w:szCs w:val="16"/>
              </w:rPr>
            </w:pPr>
            <w:r>
              <w:rPr>
                <w:sz w:val="16"/>
                <w:szCs w:val="16"/>
              </w:rPr>
              <w:t>1</w:t>
            </w:r>
          </w:p>
        </w:tc>
      </w:tr>
      <w:tr w:rsidR="00976DC4" w:rsidRPr="0029043D" w14:paraId="19B46FA3" w14:textId="77777777" w:rsidTr="002D53E6">
        <w:tc>
          <w:tcPr>
            <w:tcW w:w="360" w:type="dxa"/>
          </w:tcPr>
          <w:p w14:paraId="63B88D03" w14:textId="77777777" w:rsidR="00976DC4" w:rsidRPr="00F67469" w:rsidRDefault="00976DC4" w:rsidP="002D53E6">
            <w:pPr>
              <w:pStyle w:val="111"/>
              <w:numPr>
                <w:ilvl w:val="0"/>
                <w:numId w:val="0"/>
              </w:numPr>
              <w:rPr>
                <w:sz w:val="16"/>
                <w:szCs w:val="16"/>
              </w:rPr>
            </w:pPr>
            <w:r w:rsidRPr="00F67469">
              <w:rPr>
                <w:sz w:val="16"/>
                <w:szCs w:val="16"/>
              </w:rPr>
              <w:lastRenderedPageBreak/>
              <w:t>7</w:t>
            </w:r>
          </w:p>
        </w:tc>
        <w:tc>
          <w:tcPr>
            <w:tcW w:w="1339" w:type="dxa"/>
          </w:tcPr>
          <w:p w14:paraId="3A06A94C" w14:textId="77777777"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Прохождение</w:t>
            </w:r>
            <w:proofErr w:type="spellEnd"/>
            <w:r w:rsidRPr="00F67469">
              <w:rPr>
                <w:sz w:val="16"/>
                <w:szCs w:val="16"/>
                <w:lang w:val="en-US"/>
              </w:rPr>
              <w:t xml:space="preserve"> </w:t>
            </w:r>
            <w:proofErr w:type="spellStart"/>
            <w:r w:rsidRPr="00F67469">
              <w:rPr>
                <w:sz w:val="16"/>
                <w:szCs w:val="16"/>
                <w:lang w:val="en-US"/>
              </w:rPr>
              <w:t>технического</w:t>
            </w:r>
            <w:proofErr w:type="spellEnd"/>
            <w:r w:rsidRPr="00F67469">
              <w:rPr>
                <w:sz w:val="16"/>
                <w:szCs w:val="16"/>
                <w:lang w:val="en-US"/>
              </w:rPr>
              <w:t xml:space="preserve"> </w:t>
            </w:r>
            <w:proofErr w:type="spellStart"/>
            <w:r w:rsidRPr="00F67469">
              <w:rPr>
                <w:sz w:val="16"/>
                <w:szCs w:val="16"/>
                <w:lang w:val="en-US"/>
              </w:rPr>
              <w:t>аудита</w:t>
            </w:r>
            <w:proofErr w:type="spellEnd"/>
          </w:p>
        </w:tc>
        <w:tc>
          <w:tcPr>
            <w:tcW w:w="4539" w:type="dxa"/>
          </w:tcPr>
          <w:p w14:paraId="2C999018" w14:textId="77777777" w:rsidR="00976DC4" w:rsidRPr="00F67469" w:rsidRDefault="00976DC4" w:rsidP="002D53E6">
            <w:pPr>
              <w:pStyle w:val="111"/>
              <w:numPr>
                <w:ilvl w:val="0"/>
                <w:numId w:val="0"/>
              </w:numPr>
              <w:spacing w:line="240" w:lineRule="auto"/>
              <w:rPr>
                <w:sz w:val="16"/>
                <w:szCs w:val="16"/>
              </w:rPr>
            </w:pPr>
            <w:r w:rsidRPr="00F67469">
              <w:rPr>
                <w:sz w:val="16"/>
                <w:szCs w:val="16"/>
              </w:rPr>
              <w:t>Прохождение технического аудита (наличие заключения о прохождении технического аудита)</w:t>
            </w:r>
          </w:p>
        </w:tc>
        <w:tc>
          <w:tcPr>
            <w:tcW w:w="2126" w:type="dxa"/>
          </w:tcPr>
          <w:p w14:paraId="1A39A723" w14:textId="77777777" w:rsidR="00976DC4" w:rsidRPr="00F67469" w:rsidRDefault="00976DC4" w:rsidP="002D53E6">
            <w:pPr>
              <w:pStyle w:val="111"/>
              <w:numPr>
                <w:ilvl w:val="0"/>
                <w:numId w:val="0"/>
              </w:numPr>
              <w:spacing w:line="240" w:lineRule="auto"/>
              <w:rPr>
                <w:sz w:val="16"/>
                <w:szCs w:val="16"/>
              </w:rPr>
            </w:pPr>
            <w:r w:rsidRPr="00F67469">
              <w:rPr>
                <w:sz w:val="16"/>
                <w:szCs w:val="16"/>
              </w:rPr>
              <w:t>Нет</w:t>
            </w:r>
          </w:p>
        </w:tc>
        <w:tc>
          <w:tcPr>
            <w:tcW w:w="1843" w:type="dxa"/>
          </w:tcPr>
          <w:p w14:paraId="30CDA8F5" w14:textId="77777777" w:rsidR="00976DC4" w:rsidRPr="00F67469" w:rsidRDefault="00976DC4" w:rsidP="002D53E6">
            <w:pPr>
              <w:pStyle w:val="111"/>
              <w:numPr>
                <w:ilvl w:val="0"/>
                <w:numId w:val="0"/>
              </w:numPr>
              <w:spacing w:line="240" w:lineRule="auto"/>
              <w:rPr>
                <w:sz w:val="16"/>
                <w:szCs w:val="16"/>
              </w:rPr>
            </w:pPr>
            <w:r w:rsidRPr="00F67469">
              <w:rPr>
                <w:sz w:val="16"/>
                <w:szCs w:val="16"/>
              </w:rPr>
              <w:t>Да</w:t>
            </w:r>
          </w:p>
        </w:tc>
        <w:tc>
          <w:tcPr>
            <w:tcW w:w="3969" w:type="dxa"/>
          </w:tcPr>
          <w:p w14:paraId="5CD77E2B" w14:textId="77777777" w:rsidR="00976DC4" w:rsidRPr="00F67469" w:rsidRDefault="00976DC4" w:rsidP="002D53E6">
            <w:pPr>
              <w:pStyle w:val="111"/>
              <w:numPr>
                <w:ilvl w:val="0"/>
                <w:numId w:val="0"/>
              </w:numPr>
              <w:spacing w:line="240" w:lineRule="auto"/>
              <w:rPr>
                <w:sz w:val="16"/>
                <w:szCs w:val="16"/>
              </w:rPr>
            </w:pPr>
            <w:r w:rsidRPr="00F67469">
              <w:rPr>
                <w:sz w:val="16"/>
                <w:szCs w:val="16"/>
              </w:rPr>
              <w:t>Наличие – рейтинг = вес критерия;</w:t>
            </w:r>
          </w:p>
          <w:p w14:paraId="5210162E" w14:textId="77777777" w:rsidR="00976DC4" w:rsidRPr="00F67469" w:rsidRDefault="00976DC4" w:rsidP="002D53E6">
            <w:pPr>
              <w:pStyle w:val="111"/>
              <w:numPr>
                <w:ilvl w:val="0"/>
                <w:numId w:val="0"/>
              </w:numPr>
              <w:spacing w:line="240" w:lineRule="auto"/>
              <w:rPr>
                <w:sz w:val="16"/>
                <w:szCs w:val="16"/>
              </w:rPr>
            </w:pPr>
            <w:r w:rsidRPr="00F67469">
              <w:rPr>
                <w:sz w:val="16"/>
                <w:szCs w:val="16"/>
              </w:rPr>
              <w:t>Отсутствие  – 0 баллов</w:t>
            </w:r>
          </w:p>
        </w:tc>
        <w:tc>
          <w:tcPr>
            <w:tcW w:w="1095" w:type="dxa"/>
          </w:tcPr>
          <w:p w14:paraId="4E2FC564" w14:textId="77777777" w:rsidR="00976DC4" w:rsidRPr="00F67469" w:rsidRDefault="0023641F" w:rsidP="0023641F">
            <w:pPr>
              <w:pStyle w:val="111"/>
              <w:numPr>
                <w:ilvl w:val="0"/>
                <w:numId w:val="0"/>
              </w:numPr>
              <w:spacing w:line="240" w:lineRule="auto"/>
              <w:rPr>
                <w:sz w:val="16"/>
                <w:szCs w:val="16"/>
              </w:rPr>
            </w:pPr>
            <w:r>
              <w:rPr>
                <w:sz w:val="16"/>
                <w:szCs w:val="16"/>
              </w:rPr>
              <w:t>0</w:t>
            </w:r>
          </w:p>
        </w:tc>
      </w:tr>
      <w:tr w:rsidR="00976DC4" w:rsidRPr="0029043D" w14:paraId="0E975E44" w14:textId="77777777" w:rsidTr="002D53E6">
        <w:tc>
          <w:tcPr>
            <w:tcW w:w="360" w:type="dxa"/>
          </w:tcPr>
          <w:p w14:paraId="3A2B7FAE" w14:textId="77777777" w:rsidR="00976DC4" w:rsidRPr="00F67469" w:rsidRDefault="00976DC4" w:rsidP="002D53E6">
            <w:pPr>
              <w:pStyle w:val="111"/>
              <w:numPr>
                <w:ilvl w:val="0"/>
                <w:numId w:val="0"/>
              </w:numPr>
              <w:rPr>
                <w:sz w:val="16"/>
                <w:szCs w:val="16"/>
              </w:rPr>
            </w:pPr>
            <w:r w:rsidRPr="00F67469">
              <w:rPr>
                <w:sz w:val="16"/>
                <w:szCs w:val="16"/>
              </w:rPr>
              <w:t>8</w:t>
            </w:r>
          </w:p>
        </w:tc>
        <w:tc>
          <w:tcPr>
            <w:tcW w:w="1339" w:type="dxa"/>
          </w:tcPr>
          <w:p w14:paraId="31CE0A48" w14:textId="77777777"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кадровых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14:paraId="486D3E5A" w14:textId="77777777" w:rsidR="00976DC4" w:rsidRPr="00F67469" w:rsidRDefault="00976DC4" w:rsidP="002D53E6">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14:paraId="21FDE681" w14:textId="77777777" w:rsidR="00976DC4" w:rsidRPr="00F67469" w:rsidRDefault="00976DC4" w:rsidP="002D53E6">
            <w:pPr>
              <w:pStyle w:val="111"/>
              <w:numPr>
                <w:ilvl w:val="0"/>
                <w:numId w:val="0"/>
              </w:numPr>
              <w:spacing w:line="240" w:lineRule="auto"/>
              <w:rPr>
                <w:sz w:val="16"/>
                <w:szCs w:val="16"/>
              </w:rPr>
            </w:pPr>
            <w:r w:rsidRPr="00F67469">
              <w:rPr>
                <w:sz w:val="16"/>
                <w:szCs w:val="16"/>
              </w:rPr>
              <w:t>Нет</w:t>
            </w:r>
          </w:p>
        </w:tc>
        <w:tc>
          <w:tcPr>
            <w:tcW w:w="1843" w:type="dxa"/>
          </w:tcPr>
          <w:p w14:paraId="2480943E" w14:textId="77777777" w:rsidR="00976DC4" w:rsidRPr="00F67469" w:rsidRDefault="00976DC4" w:rsidP="002D53E6">
            <w:pPr>
              <w:pStyle w:val="111"/>
              <w:numPr>
                <w:ilvl w:val="0"/>
                <w:numId w:val="0"/>
              </w:numPr>
              <w:spacing w:line="240" w:lineRule="auto"/>
              <w:rPr>
                <w:sz w:val="16"/>
                <w:szCs w:val="16"/>
              </w:rPr>
            </w:pPr>
            <w:r w:rsidRPr="00F67469">
              <w:rPr>
                <w:sz w:val="16"/>
                <w:szCs w:val="16"/>
              </w:rPr>
              <w:t>Да</w:t>
            </w:r>
          </w:p>
        </w:tc>
        <w:tc>
          <w:tcPr>
            <w:tcW w:w="3969" w:type="dxa"/>
          </w:tcPr>
          <w:p w14:paraId="73C3DCE5" w14:textId="77777777" w:rsidR="00976DC4" w:rsidRPr="00F67469" w:rsidRDefault="00976DC4" w:rsidP="002D53E6">
            <w:pPr>
              <w:pStyle w:val="111"/>
              <w:numPr>
                <w:ilvl w:val="0"/>
                <w:numId w:val="0"/>
              </w:numPr>
              <w:spacing w:line="240" w:lineRule="auto"/>
              <w:rPr>
                <w:sz w:val="16"/>
                <w:szCs w:val="16"/>
              </w:rPr>
            </w:pPr>
            <w:r w:rsidRPr="00F67469">
              <w:rPr>
                <w:sz w:val="16"/>
                <w:szCs w:val="16"/>
              </w:rPr>
              <w:t>Наличие – рейтинг = вес критерия;</w:t>
            </w:r>
          </w:p>
          <w:p w14:paraId="3BFE3D3F" w14:textId="77777777" w:rsidR="00976DC4" w:rsidRPr="00F67469" w:rsidRDefault="00976DC4" w:rsidP="002D53E6">
            <w:pPr>
              <w:pStyle w:val="111"/>
              <w:numPr>
                <w:ilvl w:val="0"/>
                <w:numId w:val="0"/>
              </w:numPr>
              <w:spacing w:line="240" w:lineRule="auto"/>
              <w:rPr>
                <w:sz w:val="16"/>
                <w:szCs w:val="16"/>
              </w:rPr>
            </w:pPr>
            <w:r w:rsidRPr="00F67469">
              <w:rPr>
                <w:sz w:val="16"/>
                <w:szCs w:val="16"/>
              </w:rPr>
              <w:t>Отсутствие  – 0 баллов</w:t>
            </w:r>
          </w:p>
        </w:tc>
        <w:tc>
          <w:tcPr>
            <w:tcW w:w="1095" w:type="dxa"/>
          </w:tcPr>
          <w:p w14:paraId="23805DB3" w14:textId="57B31892" w:rsidR="00976DC4" w:rsidRPr="00F67469" w:rsidRDefault="00FC26C3" w:rsidP="0023641F">
            <w:pPr>
              <w:pStyle w:val="111"/>
              <w:numPr>
                <w:ilvl w:val="0"/>
                <w:numId w:val="0"/>
              </w:numPr>
              <w:spacing w:line="240" w:lineRule="auto"/>
              <w:rPr>
                <w:sz w:val="16"/>
                <w:szCs w:val="16"/>
              </w:rPr>
            </w:pPr>
            <w:r>
              <w:rPr>
                <w:sz w:val="16"/>
                <w:szCs w:val="16"/>
              </w:rPr>
              <w:t>4</w:t>
            </w:r>
          </w:p>
        </w:tc>
      </w:tr>
      <w:tr w:rsidR="00976DC4" w:rsidRPr="0029043D" w14:paraId="5E30EC1A" w14:textId="77777777" w:rsidTr="002D53E6">
        <w:tc>
          <w:tcPr>
            <w:tcW w:w="360" w:type="dxa"/>
          </w:tcPr>
          <w:p w14:paraId="6008200E" w14:textId="77777777" w:rsidR="00976DC4" w:rsidRPr="00F67469" w:rsidRDefault="00976DC4" w:rsidP="002D53E6">
            <w:pPr>
              <w:pStyle w:val="111"/>
              <w:numPr>
                <w:ilvl w:val="0"/>
                <w:numId w:val="0"/>
              </w:numPr>
              <w:rPr>
                <w:sz w:val="16"/>
                <w:szCs w:val="16"/>
              </w:rPr>
            </w:pPr>
            <w:r w:rsidRPr="00F67469">
              <w:rPr>
                <w:sz w:val="16"/>
                <w:szCs w:val="16"/>
              </w:rPr>
              <w:t>9</w:t>
            </w:r>
          </w:p>
        </w:tc>
        <w:tc>
          <w:tcPr>
            <w:tcW w:w="1339" w:type="dxa"/>
          </w:tcPr>
          <w:p w14:paraId="32C2B29F" w14:textId="77777777"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материально-технических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14:paraId="724B4910" w14:textId="77777777" w:rsidR="00976DC4" w:rsidRPr="00F67469" w:rsidRDefault="00976DC4" w:rsidP="002D53E6">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14:paraId="4D3ED9B5" w14:textId="77777777" w:rsidR="00976DC4" w:rsidRPr="00F67469" w:rsidRDefault="00976DC4" w:rsidP="002D53E6">
            <w:pPr>
              <w:pStyle w:val="111"/>
              <w:numPr>
                <w:ilvl w:val="0"/>
                <w:numId w:val="0"/>
              </w:numPr>
              <w:spacing w:line="240" w:lineRule="auto"/>
              <w:rPr>
                <w:sz w:val="16"/>
                <w:szCs w:val="16"/>
              </w:rPr>
            </w:pPr>
            <w:r w:rsidRPr="00F67469">
              <w:rPr>
                <w:sz w:val="16"/>
                <w:szCs w:val="16"/>
              </w:rPr>
              <w:t>Нет</w:t>
            </w:r>
          </w:p>
        </w:tc>
        <w:tc>
          <w:tcPr>
            <w:tcW w:w="1843" w:type="dxa"/>
          </w:tcPr>
          <w:p w14:paraId="7F32C7FF" w14:textId="77777777" w:rsidR="00976DC4" w:rsidRPr="00F67469" w:rsidRDefault="00976DC4" w:rsidP="002D53E6">
            <w:pPr>
              <w:pStyle w:val="111"/>
              <w:numPr>
                <w:ilvl w:val="0"/>
                <w:numId w:val="0"/>
              </w:numPr>
              <w:spacing w:line="240" w:lineRule="auto"/>
              <w:rPr>
                <w:sz w:val="16"/>
                <w:szCs w:val="16"/>
              </w:rPr>
            </w:pPr>
            <w:r w:rsidRPr="00F67469">
              <w:rPr>
                <w:sz w:val="16"/>
                <w:szCs w:val="16"/>
              </w:rPr>
              <w:t>Да</w:t>
            </w:r>
          </w:p>
        </w:tc>
        <w:tc>
          <w:tcPr>
            <w:tcW w:w="3969" w:type="dxa"/>
          </w:tcPr>
          <w:p w14:paraId="5A2F7A45" w14:textId="77777777" w:rsidR="00976DC4" w:rsidRPr="00F67469" w:rsidRDefault="00976DC4" w:rsidP="002D53E6">
            <w:pPr>
              <w:pStyle w:val="111"/>
              <w:numPr>
                <w:ilvl w:val="0"/>
                <w:numId w:val="0"/>
              </w:numPr>
              <w:spacing w:line="240" w:lineRule="auto"/>
              <w:rPr>
                <w:sz w:val="16"/>
                <w:szCs w:val="16"/>
              </w:rPr>
            </w:pPr>
            <w:r w:rsidRPr="00F67469">
              <w:rPr>
                <w:sz w:val="16"/>
                <w:szCs w:val="16"/>
              </w:rPr>
              <w:t>Наличие – рейтинг = вес критерия;</w:t>
            </w:r>
          </w:p>
          <w:p w14:paraId="6A7293FD" w14:textId="77777777" w:rsidR="00976DC4" w:rsidRPr="00F67469" w:rsidRDefault="00976DC4" w:rsidP="002D53E6">
            <w:pPr>
              <w:pStyle w:val="111"/>
              <w:numPr>
                <w:ilvl w:val="0"/>
                <w:numId w:val="0"/>
              </w:numPr>
              <w:spacing w:line="240" w:lineRule="auto"/>
              <w:rPr>
                <w:sz w:val="16"/>
                <w:szCs w:val="16"/>
              </w:rPr>
            </w:pPr>
            <w:r w:rsidRPr="00F67469">
              <w:rPr>
                <w:sz w:val="16"/>
                <w:szCs w:val="16"/>
              </w:rPr>
              <w:t>Отсутствие  – 0 баллов</w:t>
            </w:r>
          </w:p>
        </w:tc>
        <w:tc>
          <w:tcPr>
            <w:tcW w:w="1095" w:type="dxa"/>
          </w:tcPr>
          <w:p w14:paraId="48A43277" w14:textId="1B02F04F" w:rsidR="00976DC4" w:rsidRPr="00F67469" w:rsidRDefault="00FC26C3" w:rsidP="002D53E6">
            <w:pPr>
              <w:pStyle w:val="111"/>
              <w:numPr>
                <w:ilvl w:val="0"/>
                <w:numId w:val="0"/>
              </w:numPr>
              <w:spacing w:line="240" w:lineRule="auto"/>
              <w:rPr>
                <w:sz w:val="16"/>
                <w:szCs w:val="16"/>
              </w:rPr>
            </w:pPr>
            <w:r>
              <w:rPr>
                <w:sz w:val="16"/>
                <w:szCs w:val="16"/>
              </w:rPr>
              <w:t>4</w:t>
            </w:r>
          </w:p>
        </w:tc>
      </w:tr>
      <w:bookmarkEnd w:id="19"/>
    </w:tbl>
    <w:p w14:paraId="15DE785D" w14:textId="77777777" w:rsidR="00976DC4" w:rsidRPr="0029043D" w:rsidRDefault="00976DC4" w:rsidP="00976DC4">
      <w:pPr>
        <w:pStyle w:val="111"/>
        <w:numPr>
          <w:ilvl w:val="0"/>
          <w:numId w:val="0"/>
        </w:numPr>
      </w:pPr>
    </w:p>
    <w:p w14:paraId="12BC563D" w14:textId="77777777" w:rsidR="007D3ED1" w:rsidRPr="008347E5" w:rsidRDefault="007D3ED1" w:rsidP="00976DC4">
      <w:pPr>
        <w:pStyle w:val="111"/>
        <w:numPr>
          <w:ilvl w:val="0"/>
          <w:numId w:val="0"/>
        </w:numPr>
      </w:pPr>
    </w:p>
    <w:sectPr w:rsidR="007D3ED1" w:rsidRPr="008347E5" w:rsidSect="00BA4171">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F41010" w14:textId="77777777" w:rsidR="002F191C" w:rsidRDefault="002F191C" w:rsidP="00D225C0">
      <w:r>
        <w:separator/>
      </w:r>
    </w:p>
    <w:p w14:paraId="3618FCFF" w14:textId="77777777" w:rsidR="002F191C" w:rsidRDefault="002F191C"/>
  </w:endnote>
  <w:endnote w:type="continuationSeparator" w:id="0">
    <w:p w14:paraId="7E2C2337" w14:textId="77777777" w:rsidR="002F191C" w:rsidRDefault="002F191C" w:rsidP="00D225C0">
      <w:r>
        <w:continuationSeparator/>
      </w:r>
    </w:p>
    <w:p w14:paraId="7E4FFF5F" w14:textId="77777777" w:rsidR="002F191C" w:rsidRDefault="002F19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3E87640F-DC51-4172-9D67-BE8E9D53AD09}"/>
    <w:embedBold r:id="rId2" w:fontKey="{8180EDC6-F6E1-4CBB-A1CB-97634937F3D1}"/>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510A7A64-8AA4-4B85-8DD2-B17A6145F98E}"/>
    <w:embedBold r:id="rId4" w:fontKey="{90B3BF99-5951-4B46-AF2A-4817630273BE}"/>
  </w:font>
  <w:font w:name="Segoe UI">
    <w:panose1 w:val="020B0502040204020203"/>
    <w:charset w:val="CC"/>
    <w:family w:val="swiss"/>
    <w:pitch w:val="variable"/>
    <w:sig w:usb0="E4002EFF" w:usb1="C000E47F" w:usb2="00000009" w:usb3="00000000" w:csb0="000001FF" w:csb1="00000000"/>
    <w:embedRegular r:id="rId5" w:fontKey="{6866F18F-7634-46FF-A344-7FAB91235F1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0EF69D55" w14:textId="02BFE328" w:rsidR="00444C0E" w:rsidRDefault="00444C0E"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D01A14">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56D83">
              <w:rPr>
                <w:rStyle w:val="affff7"/>
                <w:noProof/>
              </w:rPr>
              <w:t>30</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30EF4DCC" w14:textId="11AD5BCA" w:rsidR="00444C0E" w:rsidRDefault="002F191C"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892884808"/>
            <w:placeholder>
              <w:docPart w:val="0BD71F3CEADF4F648F8D60F7CFC8D0A7"/>
            </w:placeholder>
            <w15:color w:val="FFFF00"/>
          </w:sdtPr>
          <w:sdtContent>
            <w:r w:rsidR="00D01A14">
              <w:t>«1648</w:t>
            </w:r>
            <w:r w:rsidR="00D01A14">
              <w:rPr>
                <w:noProof/>
              </w:rPr>
              <w:t>»</w:t>
            </w:r>
          </w:sdtContent>
        </w:sdt>
        <w:r>
          <w:fldChar w:fldCharType="end"/>
        </w:r>
        <w:r w:rsidR="00444C0E">
          <w:t xml:space="preserve">   </w:t>
        </w:r>
        <w:sdt>
          <w:sdtPr>
            <w:id w:val="-1679888397"/>
            <w:docPartObj>
              <w:docPartGallery w:val="Page Numbers (Top of Page)"/>
              <w:docPartUnique/>
            </w:docPartObj>
          </w:sdtPr>
          <w:sdtEndPr/>
          <w:sdtContent>
            <w:r w:rsidR="00444C0E" w:rsidRPr="00973491">
              <w:rPr>
                <w:rStyle w:val="affff7"/>
              </w:rPr>
              <w:t xml:space="preserve">|   Страница </w:t>
            </w:r>
            <w:r w:rsidR="00444C0E" w:rsidRPr="00973491">
              <w:rPr>
                <w:rStyle w:val="affff7"/>
              </w:rPr>
              <w:fldChar w:fldCharType="begin"/>
            </w:r>
            <w:r w:rsidR="00444C0E" w:rsidRPr="00973491">
              <w:rPr>
                <w:rStyle w:val="affff7"/>
              </w:rPr>
              <w:instrText>PAGE</w:instrText>
            </w:r>
            <w:r w:rsidR="00444C0E" w:rsidRPr="00973491">
              <w:rPr>
                <w:rStyle w:val="affff7"/>
              </w:rPr>
              <w:fldChar w:fldCharType="separate"/>
            </w:r>
            <w:r w:rsidR="00956D83">
              <w:rPr>
                <w:rStyle w:val="affff7"/>
                <w:noProof/>
              </w:rPr>
              <w:t>4</w:t>
            </w:r>
            <w:r w:rsidR="00444C0E" w:rsidRPr="00973491">
              <w:rPr>
                <w:rStyle w:val="affff7"/>
              </w:rPr>
              <w:fldChar w:fldCharType="end"/>
            </w:r>
            <w:r w:rsidR="00444C0E" w:rsidRPr="00973491">
              <w:rPr>
                <w:rStyle w:val="affff7"/>
              </w:rPr>
              <w:t xml:space="preserve"> из </w:t>
            </w:r>
            <w:r w:rsidR="00444C0E" w:rsidRPr="00973491">
              <w:rPr>
                <w:rStyle w:val="affff7"/>
              </w:rPr>
              <w:fldChar w:fldCharType="begin"/>
            </w:r>
            <w:r w:rsidR="00444C0E" w:rsidRPr="00973491">
              <w:rPr>
                <w:rStyle w:val="affff7"/>
              </w:rPr>
              <w:instrText>NUMPAGES</w:instrText>
            </w:r>
            <w:r w:rsidR="00444C0E" w:rsidRPr="00973491">
              <w:rPr>
                <w:rStyle w:val="affff7"/>
              </w:rPr>
              <w:fldChar w:fldCharType="separate"/>
            </w:r>
            <w:r w:rsidR="00956D83">
              <w:rPr>
                <w:rStyle w:val="affff7"/>
                <w:noProof/>
              </w:rPr>
              <w:t>30</w:t>
            </w:r>
            <w:r w:rsidR="00444C0E"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1466017"/>
      <w:docPartObj>
        <w:docPartGallery w:val="Page Numbers (Bottom of Page)"/>
        <w:docPartUnique/>
      </w:docPartObj>
    </w:sdtPr>
    <w:sdtEndPr/>
    <w:sdtContent>
      <w:p w14:paraId="75595E2C" w14:textId="7E696F3D" w:rsidR="00444C0E" w:rsidRDefault="002F191C"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602848346"/>
            <w:placeholder>
              <w:docPart w:val="5543CF1EA21D4C2FBBFED75368C8FEA5"/>
            </w:placeholder>
            <w15:color w:val="FFFF00"/>
          </w:sdtPr>
          <w:sdtContent>
            <w:r w:rsidR="00D01A14">
              <w:t>«1648</w:t>
            </w:r>
            <w:r w:rsidR="00D01A14">
              <w:rPr>
                <w:noProof/>
              </w:rPr>
              <w:t>»</w:t>
            </w:r>
          </w:sdtContent>
        </w:sdt>
        <w:r>
          <w:fldChar w:fldCharType="end"/>
        </w:r>
        <w:r w:rsidR="00444C0E">
          <w:t xml:space="preserve">   </w:t>
        </w:r>
        <w:sdt>
          <w:sdtPr>
            <w:id w:val="-713423825"/>
            <w:docPartObj>
              <w:docPartGallery w:val="Page Numbers (Top of Page)"/>
              <w:docPartUnique/>
            </w:docPartObj>
          </w:sdtPr>
          <w:sdtEndPr/>
          <w:sdtContent>
            <w:r w:rsidR="00444C0E" w:rsidRPr="00973491">
              <w:rPr>
                <w:rStyle w:val="affff7"/>
              </w:rPr>
              <w:t xml:space="preserve">|   Страница </w:t>
            </w:r>
            <w:r w:rsidR="00444C0E" w:rsidRPr="00973491">
              <w:rPr>
                <w:rStyle w:val="affff7"/>
              </w:rPr>
              <w:fldChar w:fldCharType="begin"/>
            </w:r>
            <w:r w:rsidR="00444C0E" w:rsidRPr="00973491">
              <w:rPr>
                <w:rStyle w:val="affff7"/>
              </w:rPr>
              <w:instrText>PAGE</w:instrText>
            </w:r>
            <w:r w:rsidR="00444C0E" w:rsidRPr="00973491">
              <w:rPr>
                <w:rStyle w:val="affff7"/>
              </w:rPr>
              <w:fldChar w:fldCharType="separate"/>
            </w:r>
            <w:r w:rsidR="00956D83">
              <w:rPr>
                <w:rStyle w:val="affff7"/>
                <w:noProof/>
              </w:rPr>
              <w:t>5</w:t>
            </w:r>
            <w:r w:rsidR="00444C0E" w:rsidRPr="00973491">
              <w:rPr>
                <w:rStyle w:val="affff7"/>
              </w:rPr>
              <w:fldChar w:fldCharType="end"/>
            </w:r>
            <w:r w:rsidR="00444C0E" w:rsidRPr="00973491">
              <w:rPr>
                <w:rStyle w:val="affff7"/>
              </w:rPr>
              <w:t xml:space="preserve"> из </w:t>
            </w:r>
            <w:r w:rsidR="00444C0E" w:rsidRPr="00973491">
              <w:rPr>
                <w:rStyle w:val="affff7"/>
              </w:rPr>
              <w:fldChar w:fldCharType="begin"/>
            </w:r>
            <w:r w:rsidR="00444C0E" w:rsidRPr="00973491">
              <w:rPr>
                <w:rStyle w:val="affff7"/>
              </w:rPr>
              <w:instrText>NUMPAGES</w:instrText>
            </w:r>
            <w:r w:rsidR="00444C0E" w:rsidRPr="00973491">
              <w:rPr>
                <w:rStyle w:val="affff7"/>
              </w:rPr>
              <w:fldChar w:fldCharType="separate"/>
            </w:r>
            <w:r w:rsidR="00956D83">
              <w:rPr>
                <w:rStyle w:val="affff7"/>
                <w:noProof/>
              </w:rPr>
              <w:t>30</w:t>
            </w:r>
            <w:r w:rsidR="00444C0E"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1833961F" w14:textId="59CD46D0" w:rsidR="00444C0E" w:rsidRDefault="002F191C"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049684558"/>
            <w:placeholder>
              <w:docPart w:val="5C4F85493B1E4F1A839CADC0CCDE75BA"/>
            </w:placeholder>
            <w15:color w:val="FFFF00"/>
          </w:sdtPr>
          <w:sdtContent>
            <w:r w:rsidR="00D01A14">
              <w:t>«1648</w:t>
            </w:r>
            <w:r w:rsidR="00D01A14">
              <w:rPr>
                <w:noProof/>
              </w:rPr>
              <w:t>»</w:t>
            </w:r>
          </w:sdtContent>
        </w:sdt>
        <w:r>
          <w:fldChar w:fldCharType="end"/>
        </w:r>
        <w:r w:rsidR="00444C0E">
          <w:t xml:space="preserve">   </w:t>
        </w:r>
        <w:sdt>
          <w:sdtPr>
            <w:id w:val="-572044872"/>
            <w:docPartObj>
              <w:docPartGallery w:val="Page Numbers (Top of Page)"/>
              <w:docPartUnique/>
            </w:docPartObj>
          </w:sdtPr>
          <w:sdtEndPr/>
          <w:sdtContent>
            <w:r w:rsidR="00444C0E" w:rsidRPr="00973491">
              <w:rPr>
                <w:rStyle w:val="affff7"/>
              </w:rPr>
              <w:t xml:space="preserve">|   Страница </w:t>
            </w:r>
            <w:r w:rsidR="00444C0E" w:rsidRPr="00973491">
              <w:rPr>
                <w:rStyle w:val="affff7"/>
              </w:rPr>
              <w:fldChar w:fldCharType="begin"/>
            </w:r>
            <w:r w:rsidR="00444C0E" w:rsidRPr="00973491">
              <w:rPr>
                <w:rStyle w:val="affff7"/>
              </w:rPr>
              <w:instrText>PAGE</w:instrText>
            </w:r>
            <w:r w:rsidR="00444C0E" w:rsidRPr="00973491">
              <w:rPr>
                <w:rStyle w:val="affff7"/>
              </w:rPr>
              <w:fldChar w:fldCharType="separate"/>
            </w:r>
            <w:r w:rsidR="00956D83">
              <w:rPr>
                <w:rStyle w:val="affff7"/>
                <w:noProof/>
              </w:rPr>
              <w:t>13</w:t>
            </w:r>
            <w:r w:rsidR="00444C0E" w:rsidRPr="00973491">
              <w:rPr>
                <w:rStyle w:val="affff7"/>
              </w:rPr>
              <w:fldChar w:fldCharType="end"/>
            </w:r>
            <w:r w:rsidR="00444C0E" w:rsidRPr="00973491">
              <w:rPr>
                <w:rStyle w:val="affff7"/>
              </w:rPr>
              <w:t xml:space="preserve"> из </w:t>
            </w:r>
            <w:r w:rsidR="00444C0E" w:rsidRPr="00973491">
              <w:rPr>
                <w:rStyle w:val="affff7"/>
              </w:rPr>
              <w:fldChar w:fldCharType="begin"/>
            </w:r>
            <w:r w:rsidR="00444C0E" w:rsidRPr="00973491">
              <w:rPr>
                <w:rStyle w:val="affff7"/>
              </w:rPr>
              <w:instrText>NUMPAGES</w:instrText>
            </w:r>
            <w:r w:rsidR="00444C0E" w:rsidRPr="00973491">
              <w:rPr>
                <w:rStyle w:val="affff7"/>
              </w:rPr>
              <w:fldChar w:fldCharType="separate"/>
            </w:r>
            <w:r w:rsidR="00956D83">
              <w:rPr>
                <w:rStyle w:val="affff7"/>
                <w:noProof/>
              </w:rPr>
              <w:t>30</w:t>
            </w:r>
            <w:r w:rsidR="00444C0E"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36B5E0" w14:textId="77777777" w:rsidR="002F191C" w:rsidRDefault="002F191C" w:rsidP="00D225C0">
      <w:r>
        <w:separator/>
      </w:r>
    </w:p>
    <w:p w14:paraId="65EC4251" w14:textId="77777777" w:rsidR="002F191C" w:rsidRDefault="002F191C"/>
  </w:footnote>
  <w:footnote w:type="continuationSeparator" w:id="0">
    <w:p w14:paraId="5C1AA48B" w14:textId="77777777" w:rsidR="002F191C" w:rsidRDefault="002F191C" w:rsidP="00D225C0">
      <w:r>
        <w:continuationSeparator/>
      </w:r>
    </w:p>
    <w:p w14:paraId="05275047" w14:textId="77777777" w:rsidR="002F191C" w:rsidRDefault="002F191C"/>
  </w:footnote>
  <w:footnote w:id="1">
    <w:p w14:paraId="52844F56" w14:textId="77777777" w:rsidR="00444C0E" w:rsidRDefault="00444C0E">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14:paraId="38E47A63" w14:textId="77777777" w:rsidR="00444C0E" w:rsidRDefault="00444C0E">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14:paraId="3037FC7C" w14:textId="77777777" w:rsidR="00444C0E" w:rsidRPr="009675CA" w:rsidRDefault="00444C0E">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14:paraId="6EDDF6B0" w14:textId="77777777" w:rsidR="00444C0E" w:rsidRDefault="00444C0E">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14:paraId="544DAF61" w14:textId="77777777" w:rsidR="00444C0E" w:rsidRPr="0094686B" w:rsidRDefault="00444C0E"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2D62"/>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37"/>
    <w:rsid w:val="000700AA"/>
    <w:rsid w:val="000704DC"/>
    <w:rsid w:val="00070A03"/>
    <w:rsid w:val="00070FA0"/>
    <w:rsid w:val="00071395"/>
    <w:rsid w:val="000713B0"/>
    <w:rsid w:val="00071836"/>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2DF"/>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D62"/>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524"/>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534"/>
    <w:rsid w:val="0012498D"/>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0F1"/>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2F7"/>
    <w:rsid w:val="00201583"/>
    <w:rsid w:val="00201660"/>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453"/>
    <w:rsid w:val="00226FF9"/>
    <w:rsid w:val="0023097D"/>
    <w:rsid w:val="0023140C"/>
    <w:rsid w:val="00235AF0"/>
    <w:rsid w:val="00235F39"/>
    <w:rsid w:val="0023641F"/>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082E"/>
    <w:rsid w:val="002810F5"/>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C2B"/>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11D2"/>
    <w:rsid w:val="002F191C"/>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3E1"/>
    <w:rsid w:val="003666DF"/>
    <w:rsid w:val="00367122"/>
    <w:rsid w:val="00367492"/>
    <w:rsid w:val="003675E6"/>
    <w:rsid w:val="003702E5"/>
    <w:rsid w:val="00370501"/>
    <w:rsid w:val="00371BF2"/>
    <w:rsid w:val="003721F5"/>
    <w:rsid w:val="00372559"/>
    <w:rsid w:val="0037298A"/>
    <w:rsid w:val="00372EE9"/>
    <w:rsid w:val="00373478"/>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E20"/>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A747D"/>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BB6"/>
    <w:rsid w:val="003C6EEB"/>
    <w:rsid w:val="003C6F93"/>
    <w:rsid w:val="003C75E9"/>
    <w:rsid w:val="003C76CD"/>
    <w:rsid w:val="003C7B05"/>
    <w:rsid w:val="003D0146"/>
    <w:rsid w:val="003D050D"/>
    <w:rsid w:val="003D0BB3"/>
    <w:rsid w:val="003D452E"/>
    <w:rsid w:val="003D4AF7"/>
    <w:rsid w:val="003D6541"/>
    <w:rsid w:val="003D6D24"/>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DA5"/>
    <w:rsid w:val="00417FCA"/>
    <w:rsid w:val="004201BB"/>
    <w:rsid w:val="0042025B"/>
    <w:rsid w:val="00420486"/>
    <w:rsid w:val="0042079E"/>
    <w:rsid w:val="00420D79"/>
    <w:rsid w:val="0042105E"/>
    <w:rsid w:val="00421159"/>
    <w:rsid w:val="00421276"/>
    <w:rsid w:val="00421FCF"/>
    <w:rsid w:val="004225F2"/>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4C0E"/>
    <w:rsid w:val="004454D0"/>
    <w:rsid w:val="004455C2"/>
    <w:rsid w:val="00446F03"/>
    <w:rsid w:val="004470F5"/>
    <w:rsid w:val="00450368"/>
    <w:rsid w:val="00450F1A"/>
    <w:rsid w:val="004510A7"/>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A7E"/>
    <w:rsid w:val="00466DC3"/>
    <w:rsid w:val="00467342"/>
    <w:rsid w:val="004707BD"/>
    <w:rsid w:val="00470809"/>
    <w:rsid w:val="00472358"/>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0E31"/>
    <w:rsid w:val="004C1291"/>
    <w:rsid w:val="004C19E7"/>
    <w:rsid w:val="004C1AE3"/>
    <w:rsid w:val="004C1CA1"/>
    <w:rsid w:val="004C251B"/>
    <w:rsid w:val="004C2875"/>
    <w:rsid w:val="004C2B91"/>
    <w:rsid w:val="004C2C72"/>
    <w:rsid w:val="004C2EC2"/>
    <w:rsid w:val="004C32E3"/>
    <w:rsid w:val="004C438E"/>
    <w:rsid w:val="004C4FF7"/>
    <w:rsid w:val="004C5253"/>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0EEF"/>
    <w:rsid w:val="00501BC5"/>
    <w:rsid w:val="005023CA"/>
    <w:rsid w:val="0050408C"/>
    <w:rsid w:val="005040E9"/>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6F08"/>
    <w:rsid w:val="00537191"/>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3EB5"/>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524"/>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087F"/>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5ED"/>
    <w:rsid w:val="005F78E9"/>
    <w:rsid w:val="006001EF"/>
    <w:rsid w:val="006007A4"/>
    <w:rsid w:val="00600B38"/>
    <w:rsid w:val="00600F02"/>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489"/>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6675"/>
    <w:rsid w:val="00647166"/>
    <w:rsid w:val="006473E5"/>
    <w:rsid w:val="00647F2E"/>
    <w:rsid w:val="006507FB"/>
    <w:rsid w:val="00651163"/>
    <w:rsid w:val="006529D6"/>
    <w:rsid w:val="00652E07"/>
    <w:rsid w:val="006537A3"/>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779"/>
    <w:rsid w:val="00686DC4"/>
    <w:rsid w:val="00687993"/>
    <w:rsid w:val="00687998"/>
    <w:rsid w:val="00687A05"/>
    <w:rsid w:val="00687D29"/>
    <w:rsid w:val="00690492"/>
    <w:rsid w:val="00690E4E"/>
    <w:rsid w:val="006915DB"/>
    <w:rsid w:val="006919A5"/>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18D"/>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1975"/>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283"/>
    <w:rsid w:val="00736460"/>
    <w:rsid w:val="00736CCC"/>
    <w:rsid w:val="00737445"/>
    <w:rsid w:val="00737841"/>
    <w:rsid w:val="00740071"/>
    <w:rsid w:val="00740CAF"/>
    <w:rsid w:val="00741425"/>
    <w:rsid w:val="0074176F"/>
    <w:rsid w:val="007419B3"/>
    <w:rsid w:val="0074245C"/>
    <w:rsid w:val="00743413"/>
    <w:rsid w:val="0074373F"/>
    <w:rsid w:val="00743B9E"/>
    <w:rsid w:val="00744E4F"/>
    <w:rsid w:val="0074536D"/>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2A7"/>
    <w:rsid w:val="00756414"/>
    <w:rsid w:val="007572B9"/>
    <w:rsid w:val="0075766F"/>
    <w:rsid w:val="00760107"/>
    <w:rsid w:val="00760E02"/>
    <w:rsid w:val="00761996"/>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0C1"/>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820"/>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111"/>
    <w:rsid w:val="007E23B7"/>
    <w:rsid w:val="007E2585"/>
    <w:rsid w:val="007E29D2"/>
    <w:rsid w:val="007E2C38"/>
    <w:rsid w:val="007E3ECD"/>
    <w:rsid w:val="007E44CF"/>
    <w:rsid w:val="007E5475"/>
    <w:rsid w:val="007E6B70"/>
    <w:rsid w:val="007E7B87"/>
    <w:rsid w:val="007F02EB"/>
    <w:rsid w:val="007F0D3B"/>
    <w:rsid w:val="007F119A"/>
    <w:rsid w:val="007F38C1"/>
    <w:rsid w:val="007F39B3"/>
    <w:rsid w:val="007F426A"/>
    <w:rsid w:val="007F5583"/>
    <w:rsid w:val="007F5977"/>
    <w:rsid w:val="007F6132"/>
    <w:rsid w:val="007F67BD"/>
    <w:rsid w:val="007F7058"/>
    <w:rsid w:val="007F7534"/>
    <w:rsid w:val="007F7A89"/>
    <w:rsid w:val="007F7C9C"/>
    <w:rsid w:val="00800036"/>
    <w:rsid w:val="008019B4"/>
    <w:rsid w:val="00801D55"/>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2F73"/>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1AE7"/>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20A"/>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DB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103"/>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2F4"/>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6D83"/>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5CD"/>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7F4"/>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D29"/>
    <w:rsid w:val="009B73CD"/>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023"/>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2CE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3CF1"/>
    <w:rsid w:val="00A557FC"/>
    <w:rsid w:val="00A55BB0"/>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110B"/>
    <w:rsid w:val="00B31817"/>
    <w:rsid w:val="00B3290E"/>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225"/>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84"/>
    <w:rsid w:val="00B9463E"/>
    <w:rsid w:val="00B9584C"/>
    <w:rsid w:val="00B958AA"/>
    <w:rsid w:val="00B969F4"/>
    <w:rsid w:val="00B971AC"/>
    <w:rsid w:val="00B97258"/>
    <w:rsid w:val="00BA04C2"/>
    <w:rsid w:val="00BA0774"/>
    <w:rsid w:val="00BA0A0E"/>
    <w:rsid w:val="00BA0AF4"/>
    <w:rsid w:val="00BA1DF1"/>
    <w:rsid w:val="00BA1F1F"/>
    <w:rsid w:val="00BA20E1"/>
    <w:rsid w:val="00BA27C2"/>
    <w:rsid w:val="00BA2D9C"/>
    <w:rsid w:val="00BA3038"/>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6AA1"/>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0E9D"/>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1528"/>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2584D"/>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47A5"/>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3EEF"/>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36AB"/>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637"/>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E7"/>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D7BBD"/>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14"/>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3D33"/>
    <w:rsid w:val="00D14ECE"/>
    <w:rsid w:val="00D156A1"/>
    <w:rsid w:val="00D16632"/>
    <w:rsid w:val="00D20BF5"/>
    <w:rsid w:val="00D225C0"/>
    <w:rsid w:val="00D22C2A"/>
    <w:rsid w:val="00D25896"/>
    <w:rsid w:val="00D2616C"/>
    <w:rsid w:val="00D27FAE"/>
    <w:rsid w:val="00D31600"/>
    <w:rsid w:val="00D31644"/>
    <w:rsid w:val="00D31B12"/>
    <w:rsid w:val="00D31C5D"/>
    <w:rsid w:val="00D31DD8"/>
    <w:rsid w:val="00D31DD9"/>
    <w:rsid w:val="00D32530"/>
    <w:rsid w:val="00D3296E"/>
    <w:rsid w:val="00D35541"/>
    <w:rsid w:val="00D35701"/>
    <w:rsid w:val="00D358B4"/>
    <w:rsid w:val="00D35E49"/>
    <w:rsid w:val="00D36212"/>
    <w:rsid w:val="00D364EF"/>
    <w:rsid w:val="00D36B2B"/>
    <w:rsid w:val="00D37833"/>
    <w:rsid w:val="00D40774"/>
    <w:rsid w:val="00D408EE"/>
    <w:rsid w:val="00D40B01"/>
    <w:rsid w:val="00D40D99"/>
    <w:rsid w:val="00D41227"/>
    <w:rsid w:val="00D436DD"/>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DF4"/>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0BA"/>
    <w:rsid w:val="00DD5517"/>
    <w:rsid w:val="00DD672A"/>
    <w:rsid w:val="00DE0440"/>
    <w:rsid w:val="00DE147E"/>
    <w:rsid w:val="00DE1E34"/>
    <w:rsid w:val="00DE2AE0"/>
    <w:rsid w:val="00DE4844"/>
    <w:rsid w:val="00DE5764"/>
    <w:rsid w:val="00DE6153"/>
    <w:rsid w:val="00DE68F9"/>
    <w:rsid w:val="00DE6BD1"/>
    <w:rsid w:val="00DE6CF9"/>
    <w:rsid w:val="00DE7452"/>
    <w:rsid w:val="00DE7AA5"/>
    <w:rsid w:val="00DE7FD9"/>
    <w:rsid w:val="00DF10EC"/>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426B"/>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7E"/>
    <w:rsid w:val="00E673D9"/>
    <w:rsid w:val="00E70D61"/>
    <w:rsid w:val="00E71350"/>
    <w:rsid w:val="00E71866"/>
    <w:rsid w:val="00E736A2"/>
    <w:rsid w:val="00E736CA"/>
    <w:rsid w:val="00E73AD0"/>
    <w:rsid w:val="00E7405D"/>
    <w:rsid w:val="00E74EB3"/>
    <w:rsid w:val="00E75B8A"/>
    <w:rsid w:val="00E75F8B"/>
    <w:rsid w:val="00E7602A"/>
    <w:rsid w:val="00E7686B"/>
    <w:rsid w:val="00E77144"/>
    <w:rsid w:val="00E778B3"/>
    <w:rsid w:val="00E77E39"/>
    <w:rsid w:val="00E82478"/>
    <w:rsid w:val="00E828B0"/>
    <w:rsid w:val="00E82A01"/>
    <w:rsid w:val="00E82A3F"/>
    <w:rsid w:val="00E83DEC"/>
    <w:rsid w:val="00E840A5"/>
    <w:rsid w:val="00E85C51"/>
    <w:rsid w:val="00E85FA6"/>
    <w:rsid w:val="00E86619"/>
    <w:rsid w:val="00E86CD3"/>
    <w:rsid w:val="00E86FBC"/>
    <w:rsid w:val="00E87BDD"/>
    <w:rsid w:val="00E87D48"/>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535"/>
    <w:rsid w:val="00EA36A4"/>
    <w:rsid w:val="00EA3EF7"/>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D0044"/>
    <w:rsid w:val="00ED0A3D"/>
    <w:rsid w:val="00ED12C0"/>
    <w:rsid w:val="00ED1321"/>
    <w:rsid w:val="00ED1671"/>
    <w:rsid w:val="00ED17D9"/>
    <w:rsid w:val="00ED213E"/>
    <w:rsid w:val="00ED3284"/>
    <w:rsid w:val="00ED386A"/>
    <w:rsid w:val="00ED39AC"/>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5BD9"/>
    <w:rsid w:val="00F16484"/>
    <w:rsid w:val="00F16521"/>
    <w:rsid w:val="00F16DD0"/>
    <w:rsid w:val="00F17814"/>
    <w:rsid w:val="00F2048E"/>
    <w:rsid w:val="00F20B6A"/>
    <w:rsid w:val="00F22152"/>
    <w:rsid w:val="00F22580"/>
    <w:rsid w:val="00F226EF"/>
    <w:rsid w:val="00F2298E"/>
    <w:rsid w:val="00F229C2"/>
    <w:rsid w:val="00F23269"/>
    <w:rsid w:val="00F24387"/>
    <w:rsid w:val="00F24815"/>
    <w:rsid w:val="00F251F7"/>
    <w:rsid w:val="00F25E66"/>
    <w:rsid w:val="00F25F60"/>
    <w:rsid w:val="00F27AB0"/>
    <w:rsid w:val="00F3099D"/>
    <w:rsid w:val="00F31BAB"/>
    <w:rsid w:val="00F31CFA"/>
    <w:rsid w:val="00F321C6"/>
    <w:rsid w:val="00F322E6"/>
    <w:rsid w:val="00F328E6"/>
    <w:rsid w:val="00F32BDA"/>
    <w:rsid w:val="00F32D7E"/>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A02"/>
    <w:rsid w:val="00F61E9D"/>
    <w:rsid w:val="00F61F9E"/>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C52"/>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26C3"/>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2A"/>
    <w:rsid w:val="00FD5F5D"/>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72BD2E23"/>
  <w15:docId w15:val="{9D078C48-3367-4D4B-B61E-A20DEDB28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ConsPlusNormal">
    <w:name w:val="ConsPlusNormal"/>
    <w:rsid w:val="00F22580"/>
    <w:pPr>
      <w:widowControl w:val="0"/>
      <w:autoSpaceDE w:val="0"/>
      <w:autoSpaceDN w:val="0"/>
      <w:adjustRightInd w:val="0"/>
      <w:ind w:firstLine="720"/>
    </w:pPr>
    <w:rPr>
      <w:rFonts w:ascii="Arial" w:eastAsia="Times New Roman" w:hAnsi="Arial" w:cs="Arial"/>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523155">
      <w:bodyDiv w:val="1"/>
      <w:marLeft w:val="0"/>
      <w:marRight w:val="0"/>
      <w:marTop w:val="0"/>
      <w:marBottom w:val="0"/>
      <w:divBdr>
        <w:top w:val="none" w:sz="0" w:space="0" w:color="auto"/>
        <w:left w:val="none" w:sz="0" w:space="0" w:color="auto"/>
        <w:bottom w:val="none" w:sz="0" w:space="0" w:color="auto"/>
        <w:right w:val="none" w:sz="0" w:space="0" w:color="auto"/>
      </w:divBdr>
    </w:div>
    <w:div w:id="124399292">
      <w:bodyDiv w:val="1"/>
      <w:marLeft w:val="0"/>
      <w:marRight w:val="0"/>
      <w:marTop w:val="0"/>
      <w:marBottom w:val="0"/>
      <w:divBdr>
        <w:top w:val="none" w:sz="0" w:space="0" w:color="auto"/>
        <w:left w:val="none" w:sz="0" w:space="0" w:color="auto"/>
        <w:bottom w:val="none" w:sz="0" w:space="0" w:color="auto"/>
        <w:right w:val="none" w:sz="0" w:space="0" w:color="auto"/>
      </w:divBdr>
    </w:div>
    <w:div w:id="330716213">
      <w:bodyDiv w:val="1"/>
      <w:marLeft w:val="0"/>
      <w:marRight w:val="0"/>
      <w:marTop w:val="0"/>
      <w:marBottom w:val="0"/>
      <w:divBdr>
        <w:top w:val="none" w:sz="0" w:space="0" w:color="auto"/>
        <w:left w:val="none" w:sz="0" w:space="0" w:color="auto"/>
        <w:bottom w:val="none" w:sz="0" w:space="0" w:color="auto"/>
        <w:right w:val="none" w:sz="0" w:space="0" w:color="auto"/>
      </w:divBdr>
    </w:div>
    <w:div w:id="398402955">
      <w:bodyDiv w:val="1"/>
      <w:marLeft w:val="0"/>
      <w:marRight w:val="0"/>
      <w:marTop w:val="0"/>
      <w:marBottom w:val="0"/>
      <w:divBdr>
        <w:top w:val="none" w:sz="0" w:space="0" w:color="auto"/>
        <w:left w:val="none" w:sz="0" w:space="0" w:color="auto"/>
        <w:bottom w:val="none" w:sz="0" w:space="0" w:color="auto"/>
        <w:right w:val="none" w:sz="0" w:space="0" w:color="auto"/>
      </w:divBdr>
    </w:div>
    <w:div w:id="506402223">
      <w:bodyDiv w:val="1"/>
      <w:marLeft w:val="0"/>
      <w:marRight w:val="0"/>
      <w:marTop w:val="0"/>
      <w:marBottom w:val="0"/>
      <w:divBdr>
        <w:top w:val="none" w:sz="0" w:space="0" w:color="auto"/>
        <w:left w:val="none" w:sz="0" w:space="0" w:color="auto"/>
        <w:bottom w:val="none" w:sz="0" w:space="0" w:color="auto"/>
        <w:right w:val="none" w:sz="0" w:space="0" w:color="auto"/>
      </w:divBdr>
    </w:div>
    <w:div w:id="73840348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63673931">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 w:id="1740395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grul.nalog.ru/index.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arymova_IN\Documents\&#1058;&#1069;&#1062;-9\&#1041;&#1069;&#1050;\&#1058;&#1054;&#1056;&#1043;&#1048;%202022\&#1080;&#1102;&#1083;&#1100;%202022\&#1040;&#1055;\06.07%20&#1064;&#1072;&#1073;&#1083;&#1086;&#1085;%20&#1076;&#1086;&#1082;&#1091;&#1084;&#1077;&#1085;&#1090;&#1072;&#1094;&#1080;&#1080;%20&#1086;%20&#1079;&#1072;&#1082;&#1091;&#1087;&#1082;&#1077;%20223%20(&#1040;&#1055;%20%20&#1069;&#1060;;%20&#1089;&#1072;&#1081;&#1090;)%20&#8212;%20.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43A7C0AE277487FBBFD59AA30951D5B"/>
        <w:category>
          <w:name w:val="Общие"/>
          <w:gallery w:val="placeholder"/>
        </w:category>
        <w:types>
          <w:type w:val="bbPlcHdr"/>
        </w:types>
        <w:behaviors>
          <w:behavior w:val="content"/>
        </w:behaviors>
        <w:guid w:val="{2CF78C6D-74CF-4BFB-802A-E8D4771AC3E7}"/>
      </w:docPartPr>
      <w:docPartBody>
        <w:p w:rsidR="001312D3" w:rsidRDefault="00C63C40">
          <w:pPr>
            <w:pStyle w:val="B43A7C0AE277487FBBFD59AA30951D5B"/>
          </w:pPr>
          <w:r w:rsidRPr="00853F0C">
            <w:rPr>
              <w:rStyle w:val="a3"/>
            </w:rPr>
            <w:t>Место для ввода текста.</w:t>
          </w:r>
        </w:p>
      </w:docPartBody>
    </w:docPart>
    <w:docPart>
      <w:docPartPr>
        <w:name w:val="838F5D6830AD4B5ABACEF201971B3BFB"/>
        <w:category>
          <w:name w:val="Общие"/>
          <w:gallery w:val="placeholder"/>
        </w:category>
        <w:types>
          <w:type w:val="bbPlcHdr"/>
        </w:types>
        <w:behaviors>
          <w:behavior w:val="content"/>
        </w:behaviors>
        <w:guid w:val="{EA4E4F8F-B2AC-410C-9B9B-C3BF1D1EC602}"/>
      </w:docPartPr>
      <w:docPartBody>
        <w:p w:rsidR="001312D3" w:rsidRDefault="00C63C40">
          <w:pPr>
            <w:pStyle w:val="838F5D6830AD4B5ABACEF201971B3BFB"/>
          </w:pPr>
          <w:r w:rsidRPr="00680AC0">
            <w:rPr>
              <w:rStyle w:val="a3"/>
            </w:rPr>
            <w:t>Выберите элемент.</w:t>
          </w:r>
        </w:p>
      </w:docPartBody>
    </w:docPart>
    <w:docPart>
      <w:docPartPr>
        <w:name w:val="5AD36BC11F984FE2BC3734D0BD2D65DB"/>
        <w:category>
          <w:name w:val="Общие"/>
          <w:gallery w:val="placeholder"/>
        </w:category>
        <w:types>
          <w:type w:val="bbPlcHdr"/>
        </w:types>
        <w:behaviors>
          <w:behavior w:val="content"/>
        </w:behaviors>
        <w:guid w:val="{3BA921C7-4C2C-4D91-9623-DC5149B468DB}"/>
      </w:docPartPr>
      <w:docPartBody>
        <w:p w:rsidR="001312D3" w:rsidRDefault="00C63C40">
          <w:pPr>
            <w:pStyle w:val="5AD36BC11F984FE2BC3734D0BD2D65DB"/>
          </w:pPr>
          <w:r w:rsidRPr="00853F0C">
            <w:rPr>
              <w:rStyle w:val="a3"/>
            </w:rPr>
            <w:t>Место для ввода текста.</w:t>
          </w:r>
        </w:p>
      </w:docPartBody>
    </w:docPart>
    <w:docPart>
      <w:docPartPr>
        <w:name w:val="BC02C7D6872D456FBDBD9C214F2A9167"/>
        <w:category>
          <w:name w:val="Общие"/>
          <w:gallery w:val="placeholder"/>
        </w:category>
        <w:types>
          <w:type w:val="bbPlcHdr"/>
        </w:types>
        <w:behaviors>
          <w:behavior w:val="content"/>
        </w:behaviors>
        <w:guid w:val="{C0DD353A-F71A-43B0-9530-BD9E152063DF}"/>
      </w:docPartPr>
      <w:docPartBody>
        <w:p w:rsidR="001312D3" w:rsidRDefault="00C63C40">
          <w:pPr>
            <w:pStyle w:val="BC02C7D6872D456FBDBD9C214F2A9167"/>
          </w:pPr>
          <w:bookmarkStart w:id="0" w:name="НПлана"/>
          <w:r w:rsidRPr="00853F0C">
            <w:rPr>
              <w:rStyle w:val="a3"/>
            </w:rPr>
            <w:t xml:space="preserve">Место для ввода </w:t>
          </w:r>
          <w:r>
            <w:rPr>
              <w:rStyle w:val="a3"/>
            </w:rPr>
            <w:t>номера</w:t>
          </w:r>
          <w:bookmarkEnd w:id="0"/>
        </w:p>
      </w:docPartBody>
    </w:docPart>
    <w:docPart>
      <w:docPartPr>
        <w:name w:val="0814F243A0B8470CB2C8167B7F2862FA"/>
        <w:category>
          <w:name w:val="Общие"/>
          <w:gallery w:val="placeholder"/>
        </w:category>
        <w:types>
          <w:type w:val="bbPlcHdr"/>
        </w:types>
        <w:behaviors>
          <w:behavior w:val="content"/>
        </w:behaviors>
        <w:guid w:val="{B5C7B518-DF6A-40A3-9B97-C93297FB41D1}"/>
      </w:docPartPr>
      <w:docPartBody>
        <w:p w:rsidR="001312D3" w:rsidRDefault="00C63C40">
          <w:pPr>
            <w:pStyle w:val="0814F243A0B8470CB2C8167B7F2862FA"/>
          </w:pPr>
          <w:r w:rsidRPr="00853F0C">
            <w:rPr>
              <w:rStyle w:val="a3"/>
            </w:rPr>
            <w:t>Место для ввода текста.</w:t>
          </w:r>
        </w:p>
      </w:docPartBody>
    </w:docPart>
    <w:docPart>
      <w:docPartPr>
        <w:name w:val="DEF78CA2CC7F4B688ADB7E996317976D"/>
        <w:category>
          <w:name w:val="Общие"/>
          <w:gallery w:val="placeholder"/>
        </w:category>
        <w:types>
          <w:type w:val="bbPlcHdr"/>
        </w:types>
        <w:behaviors>
          <w:behavior w:val="content"/>
        </w:behaviors>
        <w:guid w:val="{FA91CE03-A4EF-4615-88FF-054C38C9E548}"/>
      </w:docPartPr>
      <w:docPartBody>
        <w:p w:rsidR="001312D3" w:rsidRDefault="00C63C40">
          <w:pPr>
            <w:pStyle w:val="DEF78CA2CC7F4B688ADB7E996317976D"/>
          </w:pPr>
          <w:r w:rsidRPr="00853F0C">
            <w:rPr>
              <w:rStyle w:val="a3"/>
            </w:rPr>
            <w:t>Место для ввода текста.</w:t>
          </w:r>
        </w:p>
      </w:docPartBody>
    </w:docPart>
    <w:docPart>
      <w:docPartPr>
        <w:name w:val="2EE13FBEEC6F41238CAF34D017CFC181"/>
        <w:category>
          <w:name w:val="Общие"/>
          <w:gallery w:val="placeholder"/>
        </w:category>
        <w:types>
          <w:type w:val="bbPlcHdr"/>
        </w:types>
        <w:behaviors>
          <w:behavior w:val="content"/>
        </w:behaviors>
        <w:guid w:val="{457E4A8D-F4F4-46B1-821A-7E87442BEB73}"/>
      </w:docPartPr>
      <w:docPartBody>
        <w:p w:rsidR="001312D3" w:rsidRDefault="00C63C40">
          <w:pPr>
            <w:pStyle w:val="2EE13FBEEC6F41238CAF34D017CFC181"/>
          </w:pPr>
          <w:r w:rsidRPr="00853F0C">
            <w:rPr>
              <w:rStyle w:val="a3"/>
            </w:rPr>
            <w:t>Место для ввода текста.</w:t>
          </w:r>
        </w:p>
      </w:docPartBody>
    </w:docPart>
    <w:docPart>
      <w:docPartPr>
        <w:name w:val="74B6CF9BCCAF4A798554C20EA3D5A345"/>
        <w:category>
          <w:name w:val="Общие"/>
          <w:gallery w:val="placeholder"/>
        </w:category>
        <w:types>
          <w:type w:val="bbPlcHdr"/>
        </w:types>
        <w:behaviors>
          <w:behavior w:val="content"/>
        </w:behaviors>
        <w:guid w:val="{53FE3D69-0951-46EA-8D12-14BBD02AB907}"/>
      </w:docPartPr>
      <w:docPartBody>
        <w:p w:rsidR="001312D3" w:rsidRDefault="00C63C40">
          <w:pPr>
            <w:pStyle w:val="74B6CF9BCCAF4A798554C20EA3D5A345"/>
          </w:pPr>
          <w:r w:rsidRPr="00853F0C">
            <w:rPr>
              <w:rStyle w:val="a3"/>
            </w:rPr>
            <w:t>Место для ввода текста.</w:t>
          </w:r>
        </w:p>
      </w:docPartBody>
    </w:docPart>
    <w:docPart>
      <w:docPartPr>
        <w:name w:val="3D02E8A71C1A43CF8E908D5BA32365C5"/>
        <w:category>
          <w:name w:val="Общие"/>
          <w:gallery w:val="placeholder"/>
        </w:category>
        <w:types>
          <w:type w:val="bbPlcHdr"/>
        </w:types>
        <w:behaviors>
          <w:behavior w:val="content"/>
        </w:behaviors>
        <w:guid w:val="{76117A29-BE23-45CD-B910-9B6286F8406D}"/>
      </w:docPartPr>
      <w:docPartBody>
        <w:p w:rsidR="001312D3" w:rsidRDefault="00C63C40">
          <w:pPr>
            <w:pStyle w:val="3D02E8A71C1A43CF8E908D5BA32365C5"/>
          </w:pPr>
          <w:r w:rsidRPr="00853F0C">
            <w:rPr>
              <w:rStyle w:val="a3"/>
            </w:rPr>
            <w:t>Место для ввода текста.</w:t>
          </w:r>
        </w:p>
      </w:docPartBody>
    </w:docPart>
    <w:docPart>
      <w:docPartPr>
        <w:name w:val="81350F95BBE140ACA79B5342AA57B1FE"/>
        <w:category>
          <w:name w:val="Общие"/>
          <w:gallery w:val="placeholder"/>
        </w:category>
        <w:types>
          <w:type w:val="bbPlcHdr"/>
        </w:types>
        <w:behaviors>
          <w:behavior w:val="content"/>
        </w:behaviors>
        <w:guid w:val="{B6870166-AD72-422F-9ABA-039AD9B266B6}"/>
      </w:docPartPr>
      <w:docPartBody>
        <w:p w:rsidR="001312D3" w:rsidRDefault="00C63C40">
          <w:pPr>
            <w:pStyle w:val="81350F95BBE140ACA79B5342AA57B1FE"/>
          </w:pPr>
          <w:r w:rsidRPr="00853F0C">
            <w:rPr>
              <w:rStyle w:val="a3"/>
            </w:rPr>
            <w:t>Место для ввода текста.</w:t>
          </w:r>
        </w:p>
      </w:docPartBody>
    </w:docPart>
    <w:docPart>
      <w:docPartPr>
        <w:name w:val="EC7A68089A5A4C72BC930AFAE1483476"/>
        <w:category>
          <w:name w:val="Общие"/>
          <w:gallery w:val="placeholder"/>
        </w:category>
        <w:types>
          <w:type w:val="bbPlcHdr"/>
        </w:types>
        <w:behaviors>
          <w:behavior w:val="content"/>
        </w:behaviors>
        <w:guid w:val="{F70A69DC-4406-4064-A25F-63995FB99D17}"/>
      </w:docPartPr>
      <w:docPartBody>
        <w:p w:rsidR="001312D3" w:rsidRDefault="00C63C40">
          <w:pPr>
            <w:pStyle w:val="EC7A68089A5A4C72BC930AFAE1483476"/>
          </w:pPr>
          <w:r w:rsidRPr="00853F0C">
            <w:rPr>
              <w:rStyle w:val="a3"/>
            </w:rPr>
            <w:t>Место для ввода текста.</w:t>
          </w:r>
        </w:p>
      </w:docPartBody>
    </w:docPart>
    <w:docPart>
      <w:docPartPr>
        <w:name w:val="6688B1B2C3B9449DB57A1C48F997241A"/>
        <w:category>
          <w:name w:val="Общие"/>
          <w:gallery w:val="placeholder"/>
        </w:category>
        <w:types>
          <w:type w:val="bbPlcHdr"/>
        </w:types>
        <w:behaviors>
          <w:behavior w:val="content"/>
        </w:behaviors>
        <w:guid w:val="{9EEF2310-D396-4B5C-8E1E-0E1B655BFC27}"/>
      </w:docPartPr>
      <w:docPartBody>
        <w:p w:rsidR="001312D3" w:rsidRDefault="00C63C40">
          <w:pPr>
            <w:pStyle w:val="6688B1B2C3B9449DB57A1C48F997241A"/>
          </w:pPr>
          <w:r w:rsidRPr="00853F0C">
            <w:rPr>
              <w:rStyle w:val="a3"/>
            </w:rPr>
            <w:t>Место для ввода текста.</w:t>
          </w:r>
        </w:p>
      </w:docPartBody>
    </w:docPart>
    <w:docPart>
      <w:docPartPr>
        <w:name w:val="CD81221462D94D39A8F2BE0937B44528"/>
        <w:category>
          <w:name w:val="Общие"/>
          <w:gallery w:val="placeholder"/>
        </w:category>
        <w:types>
          <w:type w:val="bbPlcHdr"/>
        </w:types>
        <w:behaviors>
          <w:behavior w:val="content"/>
        </w:behaviors>
        <w:guid w:val="{32A0450D-1D10-4EF8-9582-1484FD2AC9BE}"/>
      </w:docPartPr>
      <w:docPartBody>
        <w:p w:rsidR="001312D3" w:rsidRDefault="00C63C40">
          <w:pPr>
            <w:pStyle w:val="CD81221462D94D39A8F2BE0937B44528"/>
          </w:pPr>
          <w:r w:rsidRPr="00853F0C">
            <w:rPr>
              <w:rStyle w:val="a3"/>
            </w:rPr>
            <w:t>Место для ввода текста.</w:t>
          </w:r>
        </w:p>
      </w:docPartBody>
    </w:docPart>
    <w:docPart>
      <w:docPartPr>
        <w:name w:val="18D0A3A196B14DA9BF3FC636C7856CCA"/>
        <w:category>
          <w:name w:val="Общие"/>
          <w:gallery w:val="placeholder"/>
        </w:category>
        <w:types>
          <w:type w:val="bbPlcHdr"/>
        </w:types>
        <w:behaviors>
          <w:behavior w:val="content"/>
        </w:behaviors>
        <w:guid w:val="{614D857D-EACF-4664-8496-BF331C39E6C7}"/>
      </w:docPartPr>
      <w:docPartBody>
        <w:p w:rsidR="001312D3" w:rsidRDefault="00C63C40">
          <w:pPr>
            <w:pStyle w:val="18D0A3A196B14DA9BF3FC636C7856CCA"/>
          </w:pPr>
          <w:r w:rsidRPr="00853F0C">
            <w:rPr>
              <w:rStyle w:val="a3"/>
            </w:rPr>
            <w:t>Место для ввода текста.</w:t>
          </w:r>
        </w:p>
      </w:docPartBody>
    </w:docPart>
    <w:docPart>
      <w:docPartPr>
        <w:name w:val="591CA1205B784F2C9DEC9242D7276950"/>
        <w:category>
          <w:name w:val="Общие"/>
          <w:gallery w:val="placeholder"/>
        </w:category>
        <w:types>
          <w:type w:val="bbPlcHdr"/>
        </w:types>
        <w:behaviors>
          <w:behavior w:val="content"/>
        </w:behaviors>
        <w:guid w:val="{06EFC153-B116-4D1E-8B19-170F2966B3A7}"/>
      </w:docPartPr>
      <w:docPartBody>
        <w:p w:rsidR="001312D3" w:rsidRDefault="00C63C40">
          <w:pPr>
            <w:pStyle w:val="591CA1205B784F2C9DEC9242D7276950"/>
          </w:pPr>
          <w:r w:rsidRPr="00853F0C">
            <w:rPr>
              <w:rStyle w:val="a3"/>
            </w:rPr>
            <w:t>Место для ввода текста.</w:t>
          </w:r>
        </w:p>
      </w:docPartBody>
    </w:docPart>
    <w:docPart>
      <w:docPartPr>
        <w:name w:val="941E9A8B216F4450AB76F55268EC5A84"/>
        <w:category>
          <w:name w:val="Общие"/>
          <w:gallery w:val="placeholder"/>
        </w:category>
        <w:types>
          <w:type w:val="bbPlcHdr"/>
        </w:types>
        <w:behaviors>
          <w:behavior w:val="content"/>
        </w:behaviors>
        <w:guid w:val="{7EC75D4F-042A-4E93-B590-D70A52FEF8F8}"/>
      </w:docPartPr>
      <w:docPartBody>
        <w:p w:rsidR="001312D3" w:rsidRDefault="00C63C40">
          <w:pPr>
            <w:pStyle w:val="941E9A8B216F4450AB76F55268EC5A84"/>
          </w:pPr>
          <w:r w:rsidRPr="00853F0C">
            <w:rPr>
              <w:rStyle w:val="a3"/>
            </w:rPr>
            <w:t>Место для ввода текста.</w:t>
          </w:r>
        </w:p>
      </w:docPartBody>
    </w:docPart>
    <w:docPart>
      <w:docPartPr>
        <w:name w:val="23611D8B59334951B293CC2C7F9DFC0E"/>
        <w:category>
          <w:name w:val="Общие"/>
          <w:gallery w:val="placeholder"/>
        </w:category>
        <w:types>
          <w:type w:val="bbPlcHdr"/>
        </w:types>
        <w:behaviors>
          <w:behavior w:val="content"/>
        </w:behaviors>
        <w:guid w:val="{513988B0-443F-4ADD-BC89-4CDDB6BFFA97}"/>
      </w:docPartPr>
      <w:docPartBody>
        <w:p w:rsidR="001312D3" w:rsidRDefault="00C63C40">
          <w:pPr>
            <w:pStyle w:val="23611D8B59334951B293CC2C7F9DFC0E"/>
          </w:pPr>
          <w:r w:rsidRPr="00853F0C">
            <w:rPr>
              <w:rStyle w:val="a3"/>
            </w:rPr>
            <w:t>Место для ввода текста.</w:t>
          </w:r>
        </w:p>
      </w:docPartBody>
    </w:docPart>
    <w:docPart>
      <w:docPartPr>
        <w:name w:val="00D2EBEDDBF3450CA6D104A52827CB02"/>
        <w:category>
          <w:name w:val="Общие"/>
          <w:gallery w:val="placeholder"/>
        </w:category>
        <w:types>
          <w:type w:val="bbPlcHdr"/>
        </w:types>
        <w:behaviors>
          <w:behavior w:val="content"/>
        </w:behaviors>
        <w:guid w:val="{24C57AB5-CCD9-4E8E-94BA-C4620DDFB88A}"/>
      </w:docPartPr>
      <w:docPartBody>
        <w:p w:rsidR="001312D3" w:rsidRDefault="00C63C40">
          <w:pPr>
            <w:pStyle w:val="00D2EBEDDBF3450CA6D104A52827CB02"/>
          </w:pPr>
          <w:r w:rsidRPr="00853F0C">
            <w:rPr>
              <w:rStyle w:val="a3"/>
            </w:rPr>
            <w:t>Место для ввода текста.</w:t>
          </w:r>
        </w:p>
      </w:docPartBody>
    </w:docPart>
    <w:docPart>
      <w:docPartPr>
        <w:name w:val="051B27376F3A408792CA95A21D474467"/>
        <w:category>
          <w:name w:val="Общие"/>
          <w:gallery w:val="placeholder"/>
        </w:category>
        <w:types>
          <w:type w:val="bbPlcHdr"/>
        </w:types>
        <w:behaviors>
          <w:behavior w:val="content"/>
        </w:behaviors>
        <w:guid w:val="{938B3062-23CC-4F95-87A4-D92036DCEB48}"/>
      </w:docPartPr>
      <w:docPartBody>
        <w:p w:rsidR="001312D3" w:rsidRDefault="00C63C40">
          <w:pPr>
            <w:pStyle w:val="051B27376F3A408792CA95A21D474467"/>
          </w:pPr>
          <w:r w:rsidRPr="007027F2">
            <w:rPr>
              <w:rStyle w:val="a3"/>
            </w:rPr>
            <w:t>Выберите стандартный блок.</w:t>
          </w:r>
        </w:p>
      </w:docPartBody>
    </w:docPart>
    <w:docPart>
      <w:docPartPr>
        <w:name w:val="02B3D82F9FB8416C81DBF08D6000DF7F"/>
        <w:category>
          <w:name w:val="Общие"/>
          <w:gallery w:val="placeholder"/>
        </w:category>
        <w:types>
          <w:type w:val="bbPlcHdr"/>
        </w:types>
        <w:behaviors>
          <w:behavior w:val="content"/>
        </w:behaviors>
        <w:guid w:val="{19AAF4A6-9EF0-4C87-A86A-B3516B1DD276}"/>
      </w:docPartPr>
      <w:docPartBody>
        <w:p w:rsidR="001312D3" w:rsidRDefault="00C63C40">
          <w:pPr>
            <w:pStyle w:val="02B3D82F9FB8416C81DBF08D6000DF7F"/>
          </w:pPr>
          <w:r w:rsidRPr="00853F0C">
            <w:rPr>
              <w:rStyle w:val="a3"/>
            </w:rPr>
            <w:t>Место для ввода текста.</w:t>
          </w:r>
        </w:p>
      </w:docPartBody>
    </w:docPart>
    <w:docPart>
      <w:docPartPr>
        <w:name w:val="8EF280C4A1A049E6B71C9777D21D4C3C"/>
        <w:category>
          <w:name w:val="Общие"/>
          <w:gallery w:val="placeholder"/>
        </w:category>
        <w:types>
          <w:type w:val="bbPlcHdr"/>
        </w:types>
        <w:behaviors>
          <w:behavior w:val="content"/>
        </w:behaviors>
        <w:guid w:val="{8653F3E4-E833-429E-8479-7E23203FA828}"/>
      </w:docPartPr>
      <w:docPartBody>
        <w:p w:rsidR="001312D3" w:rsidRDefault="00C63C40">
          <w:pPr>
            <w:pStyle w:val="8EF280C4A1A049E6B71C9777D21D4C3C"/>
          </w:pPr>
          <w:r w:rsidRPr="00E6512F">
            <w:rPr>
              <w:rStyle w:val="a3"/>
            </w:rPr>
            <w:t>Место для ввода даты.</w:t>
          </w:r>
        </w:p>
      </w:docPartBody>
    </w:docPart>
    <w:docPart>
      <w:docPartPr>
        <w:name w:val="8575716CC4D84FA8A43CAC113E00B126"/>
        <w:category>
          <w:name w:val="Общие"/>
          <w:gallery w:val="placeholder"/>
        </w:category>
        <w:types>
          <w:type w:val="bbPlcHdr"/>
        </w:types>
        <w:behaviors>
          <w:behavior w:val="content"/>
        </w:behaviors>
        <w:guid w:val="{C1400D3C-E595-4E41-B18F-B0BF04FF2389}"/>
      </w:docPartPr>
      <w:docPartBody>
        <w:p w:rsidR="001312D3" w:rsidRDefault="00C63C40">
          <w:pPr>
            <w:pStyle w:val="8575716CC4D84FA8A43CAC113E00B126"/>
          </w:pPr>
          <w:r w:rsidRPr="00853F0C">
            <w:rPr>
              <w:rStyle w:val="a3"/>
            </w:rPr>
            <w:t>Место для ввода текста.</w:t>
          </w:r>
        </w:p>
      </w:docPartBody>
    </w:docPart>
    <w:docPart>
      <w:docPartPr>
        <w:name w:val="33EC1B1155014CBBB74E1574702D7D0F"/>
        <w:category>
          <w:name w:val="Общие"/>
          <w:gallery w:val="placeholder"/>
        </w:category>
        <w:types>
          <w:type w:val="bbPlcHdr"/>
        </w:types>
        <w:behaviors>
          <w:behavior w:val="content"/>
        </w:behaviors>
        <w:guid w:val="{E53A00DF-317C-45C1-8A18-0A9F7826ED72}"/>
      </w:docPartPr>
      <w:docPartBody>
        <w:p w:rsidR="001312D3" w:rsidRDefault="00C63C40">
          <w:pPr>
            <w:pStyle w:val="33EC1B1155014CBBB74E1574702D7D0F"/>
          </w:pPr>
          <w:r w:rsidRPr="00853F0C">
            <w:rPr>
              <w:rStyle w:val="a3"/>
            </w:rPr>
            <w:t>Место для ввода текста.</w:t>
          </w:r>
        </w:p>
      </w:docPartBody>
    </w:docPart>
    <w:docPart>
      <w:docPartPr>
        <w:name w:val="065CBEBA47D64784930A35EA41FEABA9"/>
        <w:category>
          <w:name w:val="Общие"/>
          <w:gallery w:val="placeholder"/>
        </w:category>
        <w:types>
          <w:type w:val="bbPlcHdr"/>
        </w:types>
        <w:behaviors>
          <w:behavior w:val="content"/>
        </w:behaviors>
        <w:guid w:val="{5FDD3070-A440-4430-BB96-166065BD0F64}"/>
      </w:docPartPr>
      <w:docPartBody>
        <w:p w:rsidR="001312D3" w:rsidRDefault="00C63C40">
          <w:pPr>
            <w:pStyle w:val="065CBEBA47D64784930A35EA41FEABA9"/>
          </w:pPr>
          <w:r w:rsidRPr="00E6512F">
            <w:rPr>
              <w:rStyle w:val="a3"/>
            </w:rPr>
            <w:t>Место для ввода даты.</w:t>
          </w:r>
        </w:p>
      </w:docPartBody>
    </w:docPart>
    <w:docPart>
      <w:docPartPr>
        <w:name w:val="54E2E5AEA09B48C0BD51F7823CDA4EDE"/>
        <w:category>
          <w:name w:val="Общие"/>
          <w:gallery w:val="placeholder"/>
        </w:category>
        <w:types>
          <w:type w:val="bbPlcHdr"/>
        </w:types>
        <w:behaviors>
          <w:behavior w:val="content"/>
        </w:behaviors>
        <w:guid w:val="{988732B1-93E2-421D-9AB1-6CD8F20FB6AB}"/>
      </w:docPartPr>
      <w:docPartBody>
        <w:p w:rsidR="001312D3" w:rsidRDefault="00C63C40">
          <w:pPr>
            <w:pStyle w:val="54E2E5AEA09B48C0BD51F7823CDA4EDE"/>
          </w:pPr>
          <w:r w:rsidRPr="00853F0C">
            <w:rPr>
              <w:rStyle w:val="a3"/>
            </w:rPr>
            <w:t>Место для ввода текста.</w:t>
          </w:r>
        </w:p>
      </w:docPartBody>
    </w:docPart>
    <w:docPart>
      <w:docPartPr>
        <w:name w:val="08980B78BF734699BB1CCE13C905718A"/>
        <w:category>
          <w:name w:val="Общие"/>
          <w:gallery w:val="placeholder"/>
        </w:category>
        <w:types>
          <w:type w:val="bbPlcHdr"/>
        </w:types>
        <w:behaviors>
          <w:behavior w:val="content"/>
        </w:behaviors>
        <w:guid w:val="{693FBB05-4719-406D-A87D-FCEAA7F68816}"/>
      </w:docPartPr>
      <w:docPartBody>
        <w:p w:rsidR="001312D3" w:rsidRDefault="00C63C40">
          <w:pPr>
            <w:pStyle w:val="08980B78BF734699BB1CCE13C905718A"/>
          </w:pPr>
          <w:r w:rsidRPr="00853F0C">
            <w:rPr>
              <w:rStyle w:val="a3"/>
            </w:rPr>
            <w:t>Место для ввода текста.</w:t>
          </w:r>
        </w:p>
      </w:docPartBody>
    </w:docPart>
    <w:docPart>
      <w:docPartPr>
        <w:name w:val="1FE626D16EE84D2CA6D1D14ECABD4BEC"/>
        <w:category>
          <w:name w:val="Общие"/>
          <w:gallery w:val="placeholder"/>
        </w:category>
        <w:types>
          <w:type w:val="bbPlcHdr"/>
        </w:types>
        <w:behaviors>
          <w:behavior w:val="content"/>
        </w:behaviors>
        <w:guid w:val="{9A5CAEBC-7EE8-45EC-9CA6-716AD5B13442}"/>
      </w:docPartPr>
      <w:docPartBody>
        <w:p w:rsidR="001312D3" w:rsidRDefault="00C63C40">
          <w:pPr>
            <w:pStyle w:val="1FE626D16EE84D2CA6D1D14ECABD4BEC"/>
          </w:pPr>
          <w:r w:rsidRPr="00B56B74">
            <w:rPr>
              <w:rStyle w:val="a3"/>
            </w:rPr>
            <w:t>Место для ввода текста.</w:t>
          </w:r>
        </w:p>
      </w:docPartBody>
    </w:docPart>
    <w:docPart>
      <w:docPartPr>
        <w:name w:val="7CDE58AB48CA41DFBA4CC52AFD56B5D8"/>
        <w:category>
          <w:name w:val="Общие"/>
          <w:gallery w:val="placeholder"/>
        </w:category>
        <w:types>
          <w:type w:val="bbPlcHdr"/>
        </w:types>
        <w:behaviors>
          <w:behavior w:val="content"/>
        </w:behaviors>
        <w:guid w:val="{E8829FC9-8762-4A9D-9BB7-FC3A8D324764}"/>
      </w:docPartPr>
      <w:docPartBody>
        <w:p w:rsidR="001312D3" w:rsidRDefault="00C63C40">
          <w:pPr>
            <w:pStyle w:val="7CDE58AB48CA41DFBA4CC52AFD56B5D8"/>
          </w:pPr>
          <w:r w:rsidRPr="00853F0C">
            <w:rPr>
              <w:rStyle w:val="a3"/>
            </w:rPr>
            <w:t>Место для ввода текста.</w:t>
          </w:r>
        </w:p>
      </w:docPartBody>
    </w:docPart>
    <w:docPart>
      <w:docPartPr>
        <w:name w:val="2994CFF422EE453C8464005047877FD9"/>
        <w:category>
          <w:name w:val="Общие"/>
          <w:gallery w:val="placeholder"/>
        </w:category>
        <w:types>
          <w:type w:val="bbPlcHdr"/>
        </w:types>
        <w:behaviors>
          <w:behavior w:val="content"/>
        </w:behaviors>
        <w:guid w:val="{8DCD69EC-D809-47E4-86DC-A0578D070162}"/>
      </w:docPartPr>
      <w:docPartBody>
        <w:p w:rsidR="001312D3" w:rsidRDefault="00C63C40">
          <w:pPr>
            <w:pStyle w:val="2994CFF422EE453C8464005047877FD9"/>
          </w:pPr>
          <w:r w:rsidRPr="00853F0C">
            <w:rPr>
              <w:rStyle w:val="a3"/>
            </w:rPr>
            <w:t>Место для ввода текста.</w:t>
          </w:r>
        </w:p>
      </w:docPartBody>
    </w:docPart>
    <w:docPart>
      <w:docPartPr>
        <w:name w:val="3A129D69921E4360BCB32F74699CEF21"/>
        <w:category>
          <w:name w:val="Общие"/>
          <w:gallery w:val="placeholder"/>
        </w:category>
        <w:types>
          <w:type w:val="bbPlcHdr"/>
        </w:types>
        <w:behaviors>
          <w:behavior w:val="content"/>
        </w:behaviors>
        <w:guid w:val="{BB76F133-611C-49D2-92A7-0CEA22030950}"/>
      </w:docPartPr>
      <w:docPartBody>
        <w:p w:rsidR="001312D3" w:rsidRDefault="00C63C40">
          <w:pPr>
            <w:pStyle w:val="3A129D69921E4360BCB32F74699CEF21"/>
          </w:pPr>
          <w:r w:rsidRPr="00D75CE4">
            <w:rPr>
              <w:rStyle w:val="a3"/>
            </w:rPr>
            <w:t>Место для ввода текста.</w:t>
          </w:r>
        </w:p>
      </w:docPartBody>
    </w:docPart>
    <w:docPart>
      <w:docPartPr>
        <w:name w:val="971CFA498493426B8BD23AC731261D6A"/>
        <w:category>
          <w:name w:val="Общие"/>
          <w:gallery w:val="placeholder"/>
        </w:category>
        <w:types>
          <w:type w:val="bbPlcHdr"/>
        </w:types>
        <w:behaviors>
          <w:behavior w:val="content"/>
        </w:behaviors>
        <w:guid w:val="{6CC6DD1C-23E4-452C-AE84-EA06E53147FE}"/>
      </w:docPartPr>
      <w:docPartBody>
        <w:p w:rsidR="001312D3" w:rsidRDefault="00C63C40">
          <w:pPr>
            <w:pStyle w:val="971CFA498493426B8BD23AC731261D6A"/>
          </w:pPr>
          <w:r w:rsidRPr="00853F0C">
            <w:rPr>
              <w:rStyle w:val="a3"/>
            </w:rPr>
            <w:t>Место для ввода текста.</w:t>
          </w:r>
        </w:p>
      </w:docPartBody>
    </w:docPart>
    <w:docPart>
      <w:docPartPr>
        <w:name w:val="13916E6060BC42FC993CA5B4EC7B6BC5"/>
        <w:category>
          <w:name w:val="Общие"/>
          <w:gallery w:val="placeholder"/>
        </w:category>
        <w:types>
          <w:type w:val="bbPlcHdr"/>
        </w:types>
        <w:behaviors>
          <w:behavior w:val="content"/>
        </w:behaviors>
        <w:guid w:val="{B2DC7ED9-8A92-42F3-8411-FDF7FB790735}"/>
      </w:docPartPr>
      <w:docPartBody>
        <w:p w:rsidR="001312D3" w:rsidRDefault="00C63C40">
          <w:pPr>
            <w:pStyle w:val="13916E6060BC42FC993CA5B4EC7B6BC5"/>
          </w:pPr>
          <w:r w:rsidRPr="00853F0C">
            <w:rPr>
              <w:rStyle w:val="a3"/>
            </w:rPr>
            <w:t>Место для ввода текста.</w:t>
          </w:r>
        </w:p>
      </w:docPartBody>
    </w:docPart>
    <w:docPart>
      <w:docPartPr>
        <w:name w:val="FA14A6282B884BBAA5FB330CAAE97130"/>
        <w:category>
          <w:name w:val="Общие"/>
          <w:gallery w:val="placeholder"/>
        </w:category>
        <w:types>
          <w:type w:val="bbPlcHdr"/>
        </w:types>
        <w:behaviors>
          <w:behavior w:val="content"/>
        </w:behaviors>
        <w:guid w:val="{69BB9895-3D85-43A0-BB4B-9867D054EBE2}"/>
      </w:docPartPr>
      <w:docPartBody>
        <w:p w:rsidR="001312D3" w:rsidRDefault="00C63C40">
          <w:pPr>
            <w:pStyle w:val="FA14A6282B884BBAA5FB330CAAE97130"/>
          </w:pPr>
          <w:r w:rsidRPr="00853F0C">
            <w:rPr>
              <w:rStyle w:val="a3"/>
            </w:rPr>
            <w:t>Место для ввода текста.</w:t>
          </w:r>
        </w:p>
      </w:docPartBody>
    </w:docPart>
    <w:docPart>
      <w:docPartPr>
        <w:name w:val="155A7088E9D04303882B04FDC56303FA"/>
        <w:category>
          <w:name w:val="Общие"/>
          <w:gallery w:val="placeholder"/>
        </w:category>
        <w:types>
          <w:type w:val="bbPlcHdr"/>
        </w:types>
        <w:behaviors>
          <w:behavior w:val="content"/>
        </w:behaviors>
        <w:guid w:val="{F4546815-A913-4A46-BD6B-CF5FEA646DAD}"/>
      </w:docPartPr>
      <w:docPartBody>
        <w:p w:rsidR="001312D3" w:rsidRDefault="00C63C40">
          <w:pPr>
            <w:pStyle w:val="155A7088E9D04303882B04FDC56303FA"/>
          </w:pPr>
          <w:r w:rsidRPr="00853F0C">
            <w:rPr>
              <w:rStyle w:val="a3"/>
            </w:rPr>
            <w:t>Место для ввода текста.</w:t>
          </w:r>
        </w:p>
      </w:docPartBody>
    </w:docPart>
    <w:docPart>
      <w:docPartPr>
        <w:name w:val="762E9B864D04432FB89D6371497FAA85"/>
        <w:category>
          <w:name w:val="Общие"/>
          <w:gallery w:val="placeholder"/>
        </w:category>
        <w:types>
          <w:type w:val="bbPlcHdr"/>
        </w:types>
        <w:behaviors>
          <w:behavior w:val="content"/>
        </w:behaviors>
        <w:guid w:val="{DCB92CF8-075A-4F85-950E-72C84EF995B4}"/>
      </w:docPartPr>
      <w:docPartBody>
        <w:p w:rsidR="001312D3" w:rsidRDefault="00C63C40">
          <w:pPr>
            <w:pStyle w:val="762E9B864D04432FB89D6371497FAA85"/>
          </w:pPr>
          <w:r w:rsidRPr="00853F0C">
            <w:rPr>
              <w:rStyle w:val="a3"/>
            </w:rPr>
            <w:t>Место для ввода текста.</w:t>
          </w:r>
        </w:p>
      </w:docPartBody>
    </w:docPart>
    <w:docPart>
      <w:docPartPr>
        <w:name w:val="828CF9F011B74F77A1FF7B6FB8F55E5B"/>
        <w:category>
          <w:name w:val="Общие"/>
          <w:gallery w:val="placeholder"/>
        </w:category>
        <w:types>
          <w:type w:val="bbPlcHdr"/>
        </w:types>
        <w:behaviors>
          <w:behavior w:val="content"/>
        </w:behaviors>
        <w:guid w:val="{DCE47D90-4DD5-4B64-A82A-972DE69FD825}"/>
      </w:docPartPr>
      <w:docPartBody>
        <w:p w:rsidR="001312D3" w:rsidRDefault="00C63C40">
          <w:pPr>
            <w:pStyle w:val="828CF9F011B74F77A1FF7B6FB8F55E5B"/>
          </w:pPr>
          <w:r>
            <w:rPr>
              <w:color w:val="808080" w:themeColor="background1" w:themeShade="80"/>
            </w:rPr>
            <w:t>Укажите документ или вид сведений</w:t>
          </w:r>
        </w:p>
      </w:docPartBody>
    </w:docPart>
    <w:docPart>
      <w:docPartPr>
        <w:name w:val="CE1C07C237E14347B514F7DAF3406E60"/>
        <w:category>
          <w:name w:val="Общие"/>
          <w:gallery w:val="placeholder"/>
        </w:category>
        <w:types>
          <w:type w:val="bbPlcHdr"/>
        </w:types>
        <w:behaviors>
          <w:behavior w:val="content"/>
        </w:behaviors>
        <w:guid w:val="{1DAD3BC9-85D9-42D9-A73B-DA204DE24EE1}"/>
      </w:docPartPr>
      <w:docPartBody>
        <w:p w:rsidR="001312D3" w:rsidRDefault="00C63C40">
          <w:pPr>
            <w:pStyle w:val="CE1C07C237E14347B514F7DAF3406E60"/>
          </w:pPr>
          <w:r>
            <w:rPr>
              <w:color w:val="808080" w:themeColor="background1" w:themeShade="80"/>
            </w:rPr>
            <w:t>Укажите документ или вид сведений</w:t>
          </w:r>
        </w:p>
      </w:docPartBody>
    </w:docPart>
    <w:docPart>
      <w:docPartPr>
        <w:name w:val="C7483403C4BA4A47B2B744BFD1DAA38E"/>
        <w:category>
          <w:name w:val="Общие"/>
          <w:gallery w:val="placeholder"/>
        </w:category>
        <w:types>
          <w:type w:val="bbPlcHdr"/>
        </w:types>
        <w:behaviors>
          <w:behavior w:val="content"/>
        </w:behaviors>
        <w:guid w:val="{4BE717C2-33CD-4EAE-A679-045C47F6B644}"/>
      </w:docPartPr>
      <w:docPartBody>
        <w:p w:rsidR="001312D3" w:rsidRDefault="00C63C40">
          <w:pPr>
            <w:pStyle w:val="C7483403C4BA4A47B2B744BFD1DAA38E"/>
          </w:pPr>
          <w:r>
            <w:rPr>
              <w:color w:val="808080" w:themeColor="background1" w:themeShade="80"/>
            </w:rPr>
            <w:t>Укажите документ или вид сведений</w:t>
          </w:r>
        </w:p>
      </w:docPartBody>
    </w:docPart>
    <w:docPart>
      <w:docPartPr>
        <w:name w:val="11D6B389D064478FB919B821F1B43B22"/>
        <w:category>
          <w:name w:val="Общие"/>
          <w:gallery w:val="placeholder"/>
        </w:category>
        <w:types>
          <w:type w:val="bbPlcHdr"/>
        </w:types>
        <w:behaviors>
          <w:behavior w:val="content"/>
        </w:behaviors>
        <w:guid w:val="{7A2FB288-8350-49A0-96B2-F3842DCA988D}"/>
      </w:docPartPr>
      <w:docPartBody>
        <w:p w:rsidR="001312D3" w:rsidRDefault="00C63C40">
          <w:pPr>
            <w:pStyle w:val="11D6B389D064478FB919B821F1B43B22"/>
          </w:pPr>
          <w:r>
            <w:rPr>
              <w:color w:val="808080" w:themeColor="background1" w:themeShade="80"/>
            </w:rPr>
            <w:t>Укажите документ или вид сведений</w:t>
          </w:r>
        </w:p>
      </w:docPartBody>
    </w:docPart>
    <w:docPart>
      <w:docPartPr>
        <w:name w:val="06E19E4041E34EF18331F10BE4B90156"/>
        <w:category>
          <w:name w:val="Общие"/>
          <w:gallery w:val="placeholder"/>
        </w:category>
        <w:types>
          <w:type w:val="bbPlcHdr"/>
        </w:types>
        <w:behaviors>
          <w:behavior w:val="content"/>
        </w:behaviors>
        <w:guid w:val="{4BD716A9-9D40-49DF-BAA2-0641419CE88C}"/>
      </w:docPartPr>
      <w:docPartBody>
        <w:p w:rsidR="001312D3" w:rsidRDefault="00C63C40">
          <w:pPr>
            <w:pStyle w:val="06E19E4041E34EF18331F10BE4B90156"/>
          </w:pPr>
          <w:r>
            <w:rPr>
              <w:color w:val="808080" w:themeColor="background1" w:themeShade="80"/>
            </w:rPr>
            <w:t>Укажите документ или вид сведений</w:t>
          </w:r>
        </w:p>
      </w:docPartBody>
    </w:docPart>
    <w:docPart>
      <w:docPartPr>
        <w:name w:val="0874FB1AE3314D46B2FDA8782C954350"/>
        <w:category>
          <w:name w:val="Общие"/>
          <w:gallery w:val="placeholder"/>
        </w:category>
        <w:types>
          <w:type w:val="bbPlcHdr"/>
        </w:types>
        <w:behaviors>
          <w:behavior w:val="content"/>
        </w:behaviors>
        <w:guid w:val="{DAC3FFB1-E6F1-435A-990D-E5B595B32B10}"/>
      </w:docPartPr>
      <w:docPartBody>
        <w:p w:rsidR="001312D3" w:rsidRDefault="00C63C40">
          <w:pPr>
            <w:pStyle w:val="0874FB1AE3314D46B2FDA8782C954350"/>
          </w:pPr>
          <w:r>
            <w:rPr>
              <w:color w:val="808080" w:themeColor="background1" w:themeShade="80"/>
            </w:rPr>
            <w:t>Укажите документ или вид сведений</w:t>
          </w:r>
        </w:p>
      </w:docPartBody>
    </w:docPart>
    <w:docPart>
      <w:docPartPr>
        <w:name w:val="6AC83A0B3A364320BE85D4F050263E2E"/>
        <w:category>
          <w:name w:val="Общие"/>
          <w:gallery w:val="placeholder"/>
        </w:category>
        <w:types>
          <w:type w:val="bbPlcHdr"/>
        </w:types>
        <w:behaviors>
          <w:behavior w:val="content"/>
        </w:behaviors>
        <w:guid w:val="{27266119-5EA5-4086-8B23-E0917C82EC03}"/>
      </w:docPartPr>
      <w:docPartBody>
        <w:p w:rsidR="001312D3" w:rsidRDefault="00C63C40">
          <w:pPr>
            <w:pStyle w:val="6AC83A0B3A364320BE85D4F050263E2E"/>
          </w:pPr>
          <w:r>
            <w:rPr>
              <w:color w:val="808080" w:themeColor="background1" w:themeShade="80"/>
            </w:rPr>
            <w:t>Укажите документ или вид сведений</w:t>
          </w:r>
        </w:p>
      </w:docPartBody>
    </w:docPart>
    <w:docPart>
      <w:docPartPr>
        <w:name w:val="2E234DC1D6524ED3B9B1BC7E7201B8CC"/>
        <w:category>
          <w:name w:val="Общие"/>
          <w:gallery w:val="placeholder"/>
        </w:category>
        <w:types>
          <w:type w:val="bbPlcHdr"/>
        </w:types>
        <w:behaviors>
          <w:behavior w:val="content"/>
        </w:behaviors>
        <w:guid w:val="{FF1ED38E-A7A3-4058-AE64-36FA72921C86}"/>
      </w:docPartPr>
      <w:docPartBody>
        <w:p w:rsidR="001312D3" w:rsidRDefault="00C63C40">
          <w:pPr>
            <w:pStyle w:val="2E234DC1D6524ED3B9B1BC7E7201B8CC"/>
          </w:pPr>
          <w:r>
            <w:rPr>
              <w:color w:val="808080" w:themeColor="background1" w:themeShade="80"/>
            </w:rPr>
            <w:t>Укажите документ или вид сведений</w:t>
          </w:r>
        </w:p>
      </w:docPartBody>
    </w:docPart>
    <w:docPart>
      <w:docPartPr>
        <w:name w:val="53225162CC124ADE98CB30D1D3A173F2"/>
        <w:category>
          <w:name w:val="Общие"/>
          <w:gallery w:val="placeholder"/>
        </w:category>
        <w:types>
          <w:type w:val="bbPlcHdr"/>
        </w:types>
        <w:behaviors>
          <w:behavior w:val="content"/>
        </w:behaviors>
        <w:guid w:val="{5AB3BE3C-62F2-4B49-9964-4A7FCC17FF74}"/>
      </w:docPartPr>
      <w:docPartBody>
        <w:p w:rsidR="001312D3" w:rsidRDefault="00C63C40">
          <w:pPr>
            <w:pStyle w:val="53225162CC124ADE98CB30D1D3A173F2"/>
          </w:pPr>
          <w:r>
            <w:rPr>
              <w:color w:val="808080" w:themeColor="background1" w:themeShade="80"/>
            </w:rPr>
            <w:t>Укажите документ или вид сведений</w:t>
          </w:r>
        </w:p>
      </w:docPartBody>
    </w:docPart>
    <w:docPart>
      <w:docPartPr>
        <w:name w:val="8677334CEA434661AD44209F51D04890"/>
        <w:category>
          <w:name w:val="Общие"/>
          <w:gallery w:val="placeholder"/>
        </w:category>
        <w:types>
          <w:type w:val="bbPlcHdr"/>
        </w:types>
        <w:behaviors>
          <w:behavior w:val="content"/>
        </w:behaviors>
        <w:guid w:val="{4E35E630-F87E-4FFA-B2F0-92CF3743B9F0}"/>
      </w:docPartPr>
      <w:docPartBody>
        <w:p w:rsidR="001312D3" w:rsidRDefault="00C63C40">
          <w:pPr>
            <w:pStyle w:val="8677334CEA434661AD44209F51D04890"/>
          </w:pPr>
          <w:r>
            <w:rPr>
              <w:color w:val="808080" w:themeColor="background1" w:themeShade="80"/>
            </w:rPr>
            <w:t>Укажите документ или вид сведений</w:t>
          </w:r>
        </w:p>
      </w:docPartBody>
    </w:docPart>
    <w:docPart>
      <w:docPartPr>
        <w:name w:val="1027093F93884E579E667E79489D28D3"/>
        <w:category>
          <w:name w:val="Общие"/>
          <w:gallery w:val="placeholder"/>
        </w:category>
        <w:types>
          <w:type w:val="bbPlcHdr"/>
        </w:types>
        <w:behaviors>
          <w:behavior w:val="content"/>
        </w:behaviors>
        <w:guid w:val="{3A089829-B500-460E-A878-C8269ABCBB1C}"/>
      </w:docPartPr>
      <w:docPartBody>
        <w:p w:rsidR="001312D3" w:rsidRDefault="00C63C40">
          <w:pPr>
            <w:pStyle w:val="1027093F93884E579E667E79489D28D3"/>
          </w:pPr>
          <w:r>
            <w:rPr>
              <w:color w:val="808080" w:themeColor="background1" w:themeShade="80"/>
            </w:rPr>
            <w:t>Укажите документ или вид сведений</w:t>
          </w:r>
        </w:p>
      </w:docPartBody>
    </w:docPart>
    <w:docPart>
      <w:docPartPr>
        <w:name w:val="529346BAE4B248E988FBA030A0E6B4D9"/>
        <w:category>
          <w:name w:val="Общие"/>
          <w:gallery w:val="placeholder"/>
        </w:category>
        <w:types>
          <w:type w:val="bbPlcHdr"/>
        </w:types>
        <w:behaviors>
          <w:behavior w:val="content"/>
        </w:behaviors>
        <w:guid w:val="{AC2A0AE6-DAEC-41EC-96D5-2B7AFDE6CA07}"/>
      </w:docPartPr>
      <w:docPartBody>
        <w:p w:rsidR="001312D3" w:rsidRDefault="00C63C40">
          <w:pPr>
            <w:pStyle w:val="529346BAE4B248E988FBA030A0E6B4D9"/>
          </w:pPr>
          <w:r>
            <w:rPr>
              <w:color w:val="808080" w:themeColor="background1" w:themeShade="80"/>
            </w:rPr>
            <w:t>Укажите документ или вид сведений</w:t>
          </w:r>
        </w:p>
      </w:docPartBody>
    </w:docPart>
    <w:docPart>
      <w:docPartPr>
        <w:name w:val="FE300DDF30FC4344BB47B23DCA96E3FE"/>
        <w:category>
          <w:name w:val="Общие"/>
          <w:gallery w:val="placeholder"/>
        </w:category>
        <w:types>
          <w:type w:val="bbPlcHdr"/>
        </w:types>
        <w:behaviors>
          <w:behavior w:val="content"/>
        </w:behaviors>
        <w:guid w:val="{7CE4BF81-7172-44B5-8942-E786147BBED8}"/>
      </w:docPartPr>
      <w:docPartBody>
        <w:p w:rsidR="001312D3" w:rsidRDefault="00C63C40">
          <w:pPr>
            <w:pStyle w:val="FE300DDF30FC4344BB47B23DCA96E3FE"/>
          </w:pPr>
          <w:r>
            <w:rPr>
              <w:color w:val="808080" w:themeColor="background1" w:themeShade="80"/>
            </w:rPr>
            <w:t>Укажите документ или вид сведений</w:t>
          </w:r>
        </w:p>
      </w:docPartBody>
    </w:docPart>
    <w:docPart>
      <w:docPartPr>
        <w:name w:val="389D2B52A82B4E9B875B4DDDD9E93D9A"/>
        <w:category>
          <w:name w:val="Общие"/>
          <w:gallery w:val="placeholder"/>
        </w:category>
        <w:types>
          <w:type w:val="bbPlcHdr"/>
        </w:types>
        <w:behaviors>
          <w:behavior w:val="content"/>
        </w:behaviors>
        <w:guid w:val="{81B23BB8-87C3-482A-9AC9-F4D3DFD4A016}"/>
      </w:docPartPr>
      <w:docPartBody>
        <w:p w:rsidR="001312D3" w:rsidRDefault="00C63C40">
          <w:pPr>
            <w:pStyle w:val="389D2B52A82B4E9B875B4DDDD9E93D9A"/>
          </w:pPr>
          <w:r>
            <w:rPr>
              <w:color w:val="808080" w:themeColor="background1" w:themeShade="80"/>
            </w:rPr>
            <w:t>Укажите документ или вид сведений</w:t>
          </w:r>
        </w:p>
      </w:docPartBody>
    </w:docPart>
    <w:docPart>
      <w:docPartPr>
        <w:name w:val="A2EFF7225CC5471CB1A3A664486408B8"/>
        <w:category>
          <w:name w:val="Общие"/>
          <w:gallery w:val="placeholder"/>
        </w:category>
        <w:types>
          <w:type w:val="bbPlcHdr"/>
        </w:types>
        <w:behaviors>
          <w:behavior w:val="content"/>
        </w:behaviors>
        <w:guid w:val="{4A2588FE-1D15-41CA-9537-E572E5456377}"/>
      </w:docPartPr>
      <w:docPartBody>
        <w:p w:rsidR="001312D3" w:rsidRDefault="00C63C40">
          <w:pPr>
            <w:pStyle w:val="A2EFF7225CC5471CB1A3A664486408B8"/>
          </w:pPr>
          <w:r w:rsidRPr="00853F0C">
            <w:rPr>
              <w:rStyle w:val="a3"/>
            </w:rPr>
            <w:t>Место для ввода текста.</w:t>
          </w:r>
        </w:p>
      </w:docPartBody>
    </w:docPart>
    <w:docPart>
      <w:docPartPr>
        <w:name w:val="CDF052F8188B49449A99B83979395FA6"/>
        <w:category>
          <w:name w:val="Общие"/>
          <w:gallery w:val="placeholder"/>
        </w:category>
        <w:types>
          <w:type w:val="bbPlcHdr"/>
        </w:types>
        <w:behaviors>
          <w:behavior w:val="content"/>
        </w:behaviors>
        <w:guid w:val="{60B1FAFE-F807-4672-84E1-B240EF3698E6}"/>
      </w:docPartPr>
      <w:docPartBody>
        <w:p w:rsidR="001312D3" w:rsidRDefault="00C63C40">
          <w:pPr>
            <w:pStyle w:val="CDF052F8188B49449A99B83979395FA6"/>
          </w:pPr>
          <w:r w:rsidRPr="00853F0C">
            <w:rPr>
              <w:rStyle w:val="a3"/>
            </w:rPr>
            <w:t>Место для ввода текста.</w:t>
          </w:r>
        </w:p>
      </w:docPartBody>
    </w:docPart>
    <w:docPart>
      <w:docPartPr>
        <w:name w:val="836920B67BC44BB7BB4DD60ACDC3D2DB"/>
        <w:category>
          <w:name w:val="Общие"/>
          <w:gallery w:val="placeholder"/>
        </w:category>
        <w:types>
          <w:type w:val="bbPlcHdr"/>
        </w:types>
        <w:behaviors>
          <w:behavior w:val="content"/>
        </w:behaviors>
        <w:guid w:val="{C18AC783-C9D5-45F4-B082-8D97317658F7}"/>
      </w:docPartPr>
      <w:docPartBody>
        <w:p w:rsidR="001312D3" w:rsidRDefault="00C63C40">
          <w:pPr>
            <w:pStyle w:val="836920B67BC44BB7BB4DD60ACDC3D2DB"/>
          </w:pPr>
          <w:r>
            <w:rPr>
              <w:color w:val="808080" w:themeColor="background1" w:themeShade="80"/>
            </w:rPr>
            <w:t>Укажите документ или вид сведений</w:t>
          </w:r>
        </w:p>
      </w:docPartBody>
    </w:docPart>
    <w:docPart>
      <w:docPartPr>
        <w:name w:val="36A1342ED24744759413BFF648956821"/>
        <w:category>
          <w:name w:val="Общие"/>
          <w:gallery w:val="placeholder"/>
        </w:category>
        <w:types>
          <w:type w:val="bbPlcHdr"/>
        </w:types>
        <w:behaviors>
          <w:behavior w:val="content"/>
        </w:behaviors>
        <w:guid w:val="{CE1E2273-2118-48FC-A017-65242CFD9091}"/>
      </w:docPartPr>
      <w:docPartBody>
        <w:p w:rsidR="001312D3" w:rsidRDefault="00C63C40">
          <w:pPr>
            <w:pStyle w:val="36A1342ED24744759413BFF648956821"/>
          </w:pPr>
          <w:r>
            <w:rPr>
              <w:color w:val="808080" w:themeColor="background1" w:themeShade="80"/>
            </w:rPr>
            <w:t>Укажите документ или вид сведений</w:t>
          </w:r>
        </w:p>
      </w:docPartBody>
    </w:docPart>
    <w:docPart>
      <w:docPartPr>
        <w:name w:val="8ED71BAB7D5445D6B697E02D04820E48"/>
        <w:category>
          <w:name w:val="Общие"/>
          <w:gallery w:val="placeholder"/>
        </w:category>
        <w:types>
          <w:type w:val="bbPlcHdr"/>
        </w:types>
        <w:behaviors>
          <w:behavior w:val="content"/>
        </w:behaviors>
        <w:guid w:val="{E407B280-05E5-4F76-B294-E826907412FB}"/>
      </w:docPartPr>
      <w:docPartBody>
        <w:p w:rsidR="001312D3" w:rsidRDefault="00C63C40">
          <w:pPr>
            <w:pStyle w:val="8ED71BAB7D5445D6B697E02D04820E48"/>
          </w:pPr>
          <w:r>
            <w:rPr>
              <w:color w:val="808080" w:themeColor="background1" w:themeShade="80"/>
            </w:rPr>
            <w:t>Укажите документ или вид сведений</w:t>
          </w:r>
        </w:p>
      </w:docPartBody>
    </w:docPart>
    <w:docPart>
      <w:docPartPr>
        <w:name w:val="7C966F107ADF49E89D80C9C45B77ADC5"/>
        <w:category>
          <w:name w:val="Общие"/>
          <w:gallery w:val="placeholder"/>
        </w:category>
        <w:types>
          <w:type w:val="bbPlcHdr"/>
        </w:types>
        <w:behaviors>
          <w:behavior w:val="content"/>
        </w:behaviors>
        <w:guid w:val="{DE99F5D9-1E39-45C0-9EC4-266C18780DDE}"/>
      </w:docPartPr>
      <w:docPartBody>
        <w:p w:rsidR="001312D3" w:rsidRDefault="00C63C40">
          <w:pPr>
            <w:pStyle w:val="7C966F107ADF49E89D80C9C45B77ADC5"/>
          </w:pPr>
          <w:r w:rsidRPr="00853F0C">
            <w:rPr>
              <w:rStyle w:val="a3"/>
            </w:rPr>
            <w:t>Место для ввода текста.</w:t>
          </w:r>
        </w:p>
      </w:docPartBody>
    </w:docPart>
    <w:docPart>
      <w:docPartPr>
        <w:name w:val="954123D693154E84B371FA5FF1A5294C"/>
        <w:category>
          <w:name w:val="Общие"/>
          <w:gallery w:val="placeholder"/>
        </w:category>
        <w:types>
          <w:type w:val="bbPlcHdr"/>
        </w:types>
        <w:behaviors>
          <w:behavior w:val="content"/>
        </w:behaviors>
        <w:guid w:val="{4FD6FA66-9C66-42E6-8993-EA1605DD2D0B}"/>
      </w:docPartPr>
      <w:docPartBody>
        <w:p w:rsidR="001312D3" w:rsidRDefault="00C63C40">
          <w:pPr>
            <w:pStyle w:val="954123D693154E84B371FA5FF1A5294C"/>
          </w:pPr>
          <w:r>
            <w:rPr>
              <w:color w:val="808080" w:themeColor="background1" w:themeShade="80"/>
            </w:rPr>
            <w:t>Укажите документ или вид сведений</w:t>
          </w:r>
        </w:p>
      </w:docPartBody>
    </w:docPart>
    <w:docPart>
      <w:docPartPr>
        <w:name w:val="4F498BAA5537455BBF3BB893A37577CE"/>
        <w:category>
          <w:name w:val="Общие"/>
          <w:gallery w:val="placeholder"/>
        </w:category>
        <w:types>
          <w:type w:val="bbPlcHdr"/>
        </w:types>
        <w:behaviors>
          <w:behavior w:val="content"/>
        </w:behaviors>
        <w:guid w:val="{F713443A-BAE2-477A-B3D4-6621332836A7}"/>
      </w:docPartPr>
      <w:docPartBody>
        <w:p w:rsidR="001312D3" w:rsidRDefault="00C63C40">
          <w:pPr>
            <w:pStyle w:val="4F498BAA5537455BBF3BB893A37577CE"/>
          </w:pPr>
          <w:r>
            <w:rPr>
              <w:color w:val="808080" w:themeColor="background1" w:themeShade="80"/>
            </w:rPr>
            <w:t>Укажите документ или вид сведений</w:t>
          </w:r>
        </w:p>
      </w:docPartBody>
    </w:docPart>
    <w:docPart>
      <w:docPartPr>
        <w:name w:val="2310B1B8ACDA4A2BBCD9A65D08006874"/>
        <w:category>
          <w:name w:val="Общие"/>
          <w:gallery w:val="placeholder"/>
        </w:category>
        <w:types>
          <w:type w:val="bbPlcHdr"/>
        </w:types>
        <w:behaviors>
          <w:behavior w:val="content"/>
        </w:behaviors>
        <w:guid w:val="{F06FD153-A564-4D9E-A60D-F17D824254DA}"/>
      </w:docPartPr>
      <w:docPartBody>
        <w:p w:rsidR="001312D3" w:rsidRDefault="00C63C40">
          <w:pPr>
            <w:pStyle w:val="2310B1B8ACDA4A2BBCD9A65D08006874"/>
          </w:pPr>
          <w:r w:rsidRPr="00853F0C">
            <w:rPr>
              <w:rStyle w:val="a3"/>
            </w:rPr>
            <w:t>Место для ввода текста.</w:t>
          </w:r>
        </w:p>
      </w:docPartBody>
    </w:docPart>
    <w:docPart>
      <w:docPartPr>
        <w:name w:val="77366518BF1C4B2FA4187F6809430844"/>
        <w:category>
          <w:name w:val="Общие"/>
          <w:gallery w:val="placeholder"/>
        </w:category>
        <w:types>
          <w:type w:val="bbPlcHdr"/>
        </w:types>
        <w:behaviors>
          <w:behavior w:val="content"/>
        </w:behaviors>
        <w:guid w:val="{8683ADA1-2777-4B68-9354-5BFB9552B921}"/>
      </w:docPartPr>
      <w:docPartBody>
        <w:p w:rsidR="001312D3" w:rsidRDefault="00C63C40">
          <w:pPr>
            <w:pStyle w:val="77366518BF1C4B2FA4187F6809430844"/>
          </w:pPr>
          <w:r w:rsidRPr="00853F0C">
            <w:rPr>
              <w:rStyle w:val="a3"/>
            </w:rPr>
            <w:t>Место для ввода текста.</w:t>
          </w:r>
        </w:p>
      </w:docPartBody>
    </w:docPart>
    <w:docPart>
      <w:docPartPr>
        <w:name w:val="879926484BDD4E0FBD0904696317E1FA"/>
        <w:category>
          <w:name w:val="Общие"/>
          <w:gallery w:val="placeholder"/>
        </w:category>
        <w:types>
          <w:type w:val="bbPlcHdr"/>
        </w:types>
        <w:behaviors>
          <w:behavior w:val="content"/>
        </w:behaviors>
        <w:guid w:val="{3451078F-F65B-40E9-9FC6-E531557678F0}"/>
      </w:docPartPr>
      <w:docPartBody>
        <w:p w:rsidR="001312D3" w:rsidRDefault="00C63C40">
          <w:pPr>
            <w:pStyle w:val="879926484BDD4E0FBD0904696317E1FA"/>
          </w:pPr>
          <w:r w:rsidRPr="00853F0C">
            <w:rPr>
              <w:rStyle w:val="a3"/>
            </w:rPr>
            <w:t>Место для ввода текста.</w:t>
          </w:r>
        </w:p>
      </w:docPartBody>
    </w:docPart>
    <w:docPart>
      <w:docPartPr>
        <w:name w:val="3AAC67C0DD9A42DA8AB8E43E4C9B56FB"/>
        <w:category>
          <w:name w:val="Общие"/>
          <w:gallery w:val="placeholder"/>
        </w:category>
        <w:types>
          <w:type w:val="bbPlcHdr"/>
        </w:types>
        <w:behaviors>
          <w:behavior w:val="content"/>
        </w:behaviors>
        <w:guid w:val="{8243FB96-447B-4B77-89A7-DAD459AD9460}"/>
      </w:docPartPr>
      <w:docPartBody>
        <w:p w:rsidR="001312D3" w:rsidRDefault="00C63C40">
          <w:pPr>
            <w:pStyle w:val="3AAC67C0DD9A42DA8AB8E43E4C9B56FB"/>
          </w:pPr>
          <w:r w:rsidRPr="00853F0C">
            <w:rPr>
              <w:rStyle w:val="a3"/>
            </w:rPr>
            <w:t>Место для ввода текста.</w:t>
          </w:r>
        </w:p>
      </w:docPartBody>
    </w:docPart>
    <w:docPart>
      <w:docPartPr>
        <w:name w:val="667DF7696E434E2CBF2B35B5C2F85BED"/>
        <w:category>
          <w:name w:val="Общие"/>
          <w:gallery w:val="placeholder"/>
        </w:category>
        <w:types>
          <w:type w:val="bbPlcHdr"/>
        </w:types>
        <w:behaviors>
          <w:behavior w:val="content"/>
        </w:behaviors>
        <w:guid w:val="{914AFAF5-9B46-4A88-B32D-C74D2F06793D}"/>
      </w:docPartPr>
      <w:docPartBody>
        <w:p w:rsidR="001312D3" w:rsidRDefault="00C63C40">
          <w:pPr>
            <w:pStyle w:val="667DF7696E434E2CBF2B35B5C2F85BED"/>
          </w:pPr>
          <w:r w:rsidRPr="00853F0C">
            <w:rPr>
              <w:rStyle w:val="a3"/>
            </w:rPr>
            <w:t>Место для ввода текста.</w:t>
          </w:r>
        </w:p>
      </w:docPartBody>
    </w:docPart>
    <w:docPart>
      <w:docPartPr>
        <w:name w:val="35BC85F48E41430BAE46D986585E002A"/>
        <w:category>
          <w:name w:val="Общие"/>
          <w:gallery w:val="placeholder"/>
        </w:category>
        <w:types>
          <w:type w:val="bbPlcHdr"/>
        </w:types>
        <w:behaviors>
          <w:behavior w:val="content"/>
        </w:behaviors>
        <w:guid w:val="{B2344C30-5D57-4F0A-A625-98A881A7057D}"/>
      </w:docPartPr>
      <w:docPartBody>
        <w:p w:rsidR="001312D3" w:rsidRDefault="00C63C40">
          <w:pPr>
            <w:pStyle w:val="35BC85F48E41430BAE46D986585E002A"/>
          </w:pPr>
          <w:r w:rsidRPr="00853F0C">
            <w:rPr>
              <w:rStyle w:val="a3"/>
            </w:rPr>
            <w:t>Место для ввода текста.</w:t>
          </w:r>
        </w:p>
      </w:docPartBody>
    </w:docPart>
    <w:docPart>
      <w:docPartPr>
        <w:name w:val="E395303482ED4E958F7741A4D2D83671"/>
        <w:category>
          <w:name w:val="Общие"/>
          <w:gallery w:val="placeholder"/>
        </w:category>
        <w:types>
          <w:type w:val="bbPlcHdr"/>
        </w:types>
        <w:behaviors>
          <w:behavior w:val="content"/>
        </w:behaviors>
        <w:guid w:val="{DA3199D2-2930-4596-BC56-9818708F02F1}"/>
      </w:docPartPr>
      <w:docPartBody>
        <w:p w:rsidR="001312D3" w:rsidRDefault="00C63C40">
          <w:pPr>
            <w:pStyle w:val="E395303482ED4E958F7741A4D2D83671"/>
          </w:pPr>
          <w:r w:rsidRPr="007027F2">
            <w:rPr>
              <w:rStyle w:val="a3"/>
            </w:rPr>
            <w:t>Выберите стандартный блок.</w:t>
          </w:r>
        </w:p>
      </w:docPartBody>
    </w:docPart>
    <w:docPart>
      <w:docPartPr>
        <w:name w:val="C63BBBF00A0F41D3BD9DE22333C66F21"/>
        <w:category>
          <w:name w:val="Общие"/>
          <w:gallery w:val="placeholder"/>
        </w:category>
        <w:types>
          <w:type w:val="bbPlcHdr"/>
        </w:types>
        <w:behaviors>
          <w:behavior w:val="content"/>
        </w:behaviors>
        <w:guid w:val="{43878F86-9D99-450F-809A-AE7BB0AE2766}"/>
      </w:docPartPr>
      <w:docPartBody>
        <w:p w:rsidR="001312D3" w:rsidRDefault="00C63C40">
          <w:pPr>
            <w:pStyle w:val="C63BBBF00A0F41D3BD9DE22333C66F21"/>
          </w:pPr>
          <w:r w:rsidRPr="007027F2">
            <w:rPr>
              <w:rStyle w:val="a3"/>
            </w:rPr>
            <w:t>Выберите стандартный блок.</w:t>
          </w:r>
        </w:p>
      </w:docPartBody>
    </w:docPart>
    <w:docPart>
      <w:docPartPr>
        <w:name w:val="C77C5E037E354D0FA625F94E6F644944"/>
        <w:category>
          <w:name w:val="Общие"/>
          <w:gallery w:val="placeholder"/>
        </w:category>
        <w:types>
          <w:type w:val="bbPlcHdr"/>
        </w:types>
        <w:behaviors>
          <w:behavior w:val="content"/>
        </w:behaviors>
        <w:guid w:val="{CB73801D-204E-44FF-8D18-BD84C92413CB}"/>
      </w:docPartPr>
      <w:docPartBody>
        <w:p w:rsidR="001312D3" w:rsidRDefault="001312D3" w:rsidP="001312D3">
          <w:pPr>
            <w:pStyle w:val="C77C5E037E354D0FA625F94E6F644944"/>
          </w:pPr>
          <w:r w:rsidRPr="00853F0C">
            <w:rPr>
              <w:rStyle w:val="a3"/>
            </w:rPr>
            <w:t>Место для ввода текста.</w:t>
          </w:r>
        </w:p>
      </w:docPartBody>
    </w:docPart>
    <w:docPart>
      <w:docPartPr>
        <w:name w:val="FA2FC30B3CFC40A9BA12CD40BAEC4C44"/>
        <w:category>
          <w:name w:val="Общие"/>
          <w:gallery w:val="placeholder"/>
        </w:category>
        <w:types>
          <w:type w:val="bbPlcHdr"/>
        </w:types>
        <w:behaviors>
          <w:behavior w:val="content"/>
        </w:behaviors>
        <w:guid w:val="{8892B2E7-533B-4D76-99AA-683D2E9317C6}"/>
      </w:docPartPr>
      <w:docPartBody>
        <w:p w:rsidR="006B7157" w:rsidRDefault="004F31A3" w:rsidP="004F31A3">
          <w:pPr>
            <w:pStyle w:val="FA2FC30B3CFC40A9BA12CD40BAEC4C44"/>
          </w:pPr>
          <w:r w:rsidRPr="00853F0C">
            <w:rPr>
              <w:rStyle w:val="a3"/>
            </w:rPr>
            <w:t>Место для ввода текста.</w:t>
          </w:r>
        </w:p>
      </w:docPartBody>
    </w:docPart>
    <w:docPart>
      <w:docPartPr>
        <w:name w:val="41FD893C8468469EA2D2D20F305876BF"/>
        <w:category>
          <w:name w:val="Общие"/>
          <w:gallery w:val="placeholder"/>
        </w:category>
        <w:types>
          <w:type w:val="bbPlcHdr"/>
        </w:types>
        <w:behaviors>
          <w:behavior w:val="content"/>
        </w:behaviors>
        <w:guid w:val="{32DD948C-9957-4AA8-9D68-B914F61111EC}"/>
      </w:docPartPr>
      <w:docPartBody>
        <w:p w:rsidR="006B7157" w:rsidRDefault="004F31A3" w:rsidP="004F31A3">
          <w:pPr>
            <w:pStyle w:val="41FD893C8468469EA2D2D20F305876BF"/>
          </w:pPr>
          <w:r w:rsidRPr="00853F0C">
            <w:rPr>
              <w:rStyle w:val="a3"/>
            </w:rPr>
            <w:t>Место для ввода текста.</w:t>
          </w:r>
        </w:p>
      </w:docPartBody>
    </w:docPart>
    <w:docPart>
      <w:docPartPr>
        <w:name w:val="496F4ED102504E8B866DE080474B790A"/>
        <w:category>
          <w:name w:val="Общие"/>
          <w:gallery w:val="placeholder"/>
        </w:category>
        <w:types>
          <w:type w:val="bbPlcHdr"/>
        </w:types>
        <w:behaviors>
          <w:behavior w:val="content"/>
        </w:behaviors>
        <w:guid w:val="{0D581FD1-9BD3-48D4-AF02-058E85EBBBAE}"/>
      </w:docPartPr>
      <w:docPartBody>
        <w:p w:rsidR="006B7157" w:rsidRDefault="004F31A3" w:rsidP="004F31A3">
          <w:pPr>
            <w:pStyle w:val="496F4ED102504E8B866DE080474B790A"/>
          </w:pPr>
          <w:r w:rsidRPr="00853F0C">
            <w:rPr>
              <w:rStyle w:val="a3"/>
            </w:rPr>
            <w:t>Место для ввода текста.</w:t>
          </w:r>
        </w:p>
      </w:docPartBody>
    </w:docPart>
    <w:docPart>
      <w:docPartPr>
        <w:name w:val="04296DDDB282418CAC1A36E04CBCBAFA"/>
        <w:category>
          <w:name w:val="Общие"/>
          <w:gallery w:val="placeholder"/>
        </w:category>
        <w:types>
          <w:type w:val="bbPlcHdr"/>
        </w:types>
        <w:behaviors>
          <w:behavior w:val="content"/>
        </w:behaviors>
        <w:guid w:val="{A8C5517B-AD21-4989-951A-C8555B2C833C}"/>
      </w:docPartPr>
      <w:docPartBody>
        <w:p w:rsidR="006B7157" w:rsidRDefault="004F31A3" w:rsidP="004F31A3">
          <w:pPr>
            <w:pStyle w:val="04296DDDB282418CAC1A36E04CBCBAFA"/>
          </w:pPr>
          <w:r w:rsidRPr="00853F0C">
            <w:rPr>
              <w:rStyle w:val="a3"/>
            </w:rPr>
            <w:t>Место для ввода текста.</w:t>
          </w:r>
        </w:p>
      </w:docPartBody>
    </w:docPart>
    <w:docPart>
      <w:docPartPr>
        <w:name w:val="BFB7DE130DF2479DBB22BB1C9A81EB56"/>
        <w:category>
          <w:name w:val="Общие"/>
          <w:gallery w:val="placeholder"/>
        </w:category>
        <w:types>
          <w:type w:val="bbPlcHdr"/>
        </w:types>
        <w:behaviors>
          <w:behavior w:val="content"/>
        </w:behaviors>
        <w:guid w:val="{648AAE74-455C-4D55-8193-86D1C637CC8D}"/>
      </w:docPartPr>
      <w:docPartBody>
        <w:p w:rsidR="006B7157" w:rsidRDefault="004F31A3" w:rsidP="004F31A3">
          <w:pPr>
            <w:pStyle w:val="BFB7DE130DF2479DBB22BB1C9A81EB56"/>
          </w:pPr>
          <w:r w:rsidRPr="00853F0C">
            <w:rPr>
              <w:rStyle w:val="a3"/>
            </w:rPr>
            <w:t>Место для ввода текста.</w:t>
          </w:r>
        </w:p>
      </w:docPartBody>
    </w:docPart>
    <w:docPart>
      <w:docPartPr>
        <w:name w:val="8572CF378934470798479A3D45A8A68E"/>
        <w:category>
          <w:name w:val="Общие"/>
          <w:gallery w:val="placeholder"/>
        </w:category>
        <w:types>
          <w:type w:val="bbPlcHdr"/>
        </w:types>
        <w:behaviors>
          <w:behavior w:val="content"/>
        </w:behaviors>
        <w:guid w:val="{C515940F-E166-49F1-9266-F0ED6217FC7C}"/>
      </w:docPartPr>
      <w:docPartBody>
        <w:p w:rsidR="006B7157" w:rsidRDefault="006B7157" w:rsidP="006B7157">
          <w:pPr>
            <w:pStyle w:val="8572CF378934470798479A3D45A8A68E"/>
          </w:pPr>
          <w:r w:rsidRPr="00853F0C">
            <w:rPr>
              <w:rStyle w:val="a3"/>
            </w:rPr>
            <w:t>Место для ввода текста.</w:t>
          </w:r>
        </w:p>
      </w:docPartBody>
    </w:docPart>
    <w:docPart>
      <w:docPartPr>
        <w:name w:val="5125A3CF44C343D4B422C32ACF91F824"/>
        <w:category>
          <w:name w:val="Общие"/>
          <w:gallery w:val="placeholder"/>
        </w:category>
        <w:types>
          <w:type w:val="bbPlcHdr"/>
        </w:types>
        <w:behaviors>
          <w:behavior w:val="content"/>
        </w:behaviors>
        <w:guid w:val="{9E524518-B9E1-495E-905A-9A6A02ADAAC0}"/>
      </w:docPartPr>
      <w:docPartBody>
        <w:p w:rsidR="006B7157" w:rsidRDefault="006B7157" w:rsidP="006B7157">
          <w:pPr>
            <w:pStyle w:val="5125A3CF44C343D4B422C32ACF91F824"/>
          </w:pPr>
          <w:r w:rsidRPr="00853F0C">
            <w:rPr>
              <w:rStyle w:val="a3"/>
            </w:rPr>
            <w:t>Место для ввода текста.</w:t>
          </w:r>
        </w:p>
      </w:docPartBody>
    </w:docPart>
    <w:docPart>
      <w:docPartPr>
        <w:name w:val="35FBFE9DA028469AA696D8FF34EC95AA"/>
        <w:category>
          <w:name w:val="Общие"/>
          <w:gallery w:val="placeholder"/>
        </w:category>
        <w:types>
          <w:type w:val="bbPlcHdr"/>
        </w:types>
        <w:behaviors>
          <w:behavior w:val="content"/>
        </w:behaviors>
        <w:guid w:val="{E37424A7-B21A-45AA-9F58-0DF03763112D}"/>
      </w:docPartPr>
      <w:docPartBody>
        <w:p w:rsidR="006B7157" w:rsidRDefault="006B7157" w:rsidP="006B7157">
          <w:pPr>
            <w:pStyle w:val="35FBFE9DA028469AA696D8FF34EC95AA"/>
          </w:pPr>
          <w:r w:rsidRPr="00853F0C">
            <w:rPr>
              <w:rStyle w:val="a3"/>
            </w:rPr>
            <w:t>Место для ввода текста.</w:t>
          </w:r>
        </w:p>
      </w:docPartBody>
    </w:docPart>
    <w:docPart>
      <w:docPartPr>
        <w:name w:val="4ADE58418BBD4CF8911D490D157A109E"/>
        <w:category>
          <w:name w:val="Общие"/>
          <w:gallery w:val="placeholder"/>
        </w:category>
        <w:types>
          <w:type w:val="bbPlcHdr"/>
        </w:types>
        <w:behaviors>
          <w:behavior w:val="content"/>
        </w:behaviors>
        <w:guid w:val="{A00BD489-D236-4556-9256-2128FFCE97A0}"/>
      </w:docPartPr>
      <w:docPartBody>
        <w:p w:rsidR="006B7157" w:rsidRDefault="006B7157" w:rsidP="006B7157">
          <w:pPr>
            <w:pStyle w:val="4ADE58418BBD4CF8911D490D157A109E"/>
          </w:pPr>
          <w:r w:rsidRPr="00853F0C">
            <w:rPr>
              <w:rStyle w:val="a3"/>
            </w:rPr>
            <w:t>Место для ввода текста.</w:t>
          </w:r>
        </w:p>
      </w:docPartBody>
    </w:docPart>
    <w:docPart>
      <w:docPartPr>
        <w:name w:val="33C933013EBE436D85948DA6F838F495"/>
        <w:category>
          <w:name w:val="Общие"/>
          <w:gallery w:val="placeholder"/>
        </w:category>
        <w:types>
          <w:type w:val="bbPlcHdr"/>
        </w:types>
        <w:behaviors>
          <w:behavior w:val="content"/>
        </w:behaviors>
        <w:guid w:val="{21D6CB46-F335-4B27-BB7F-70C650382B8C}"/>
      </w:docPartPr>
      <w:docPartBody>
        <w:p w:rsidR="006B7157" w:rsidRDefault="006B7157" w:rsidP="006B7157">
          <w:pPr>
            <w:pStyle w:val="33C933013EBE436D85948DA6F838F495"/>
          </w:pPr>
          <w:r w:rsidRPr="00853F0C">
            <w:rPr>
              <w:rStyle w:val="a3"/>
            </w:rPr>
            <w:t>Место для ввода текста.</w:t>
          </w:r>
        </w:p>
      </w:docPartBody>
    </w:docPart>
    <w:docPart>
      <w:docPartPr>
        <w:name w:val="4726C8920E5D47CEBE4C784433059F26"/>
        <w:category>
          <w:name w:val="Общие"/>
          <w:gallery w:val="placeholder"/>
        </w:category>
        <w:types>
          <w:type w:val="bbPlcHdr"/>
        </w:types>
        <w:behaviors>
          <w:behavior w:val="content"/>
        </w:behaviors>
        <w:guid w:val="{DA432311-1A72-467F-BE28-8B5E1F1F7D58}"/>
      </w:docPartPr>
      <w:docPartBody>
        <w:p w:rsidR="006B7157" w:rsidRDefault="006B7157" w:rsidP="006B7157">
          <w:pPr>
            <w:pStyle w:val="4726C8920E5D47CEBE4C784433059F26"/>
          </w:pPr>
          <w:r w:rsidRPr="00853F0C">
            <w:rPr>
              <w:rStyle w:val="a3"/>
            </w:rPr>
            <w:t>Место для ввода текста.</w:t>
          </w:r>
        </w:p>
      </w:docPartBody>
    </w:docPart>
    <w:docPart>
      <w:docPartPr>
        <w:name w:val="A5F5F8B7E403467090D8D70B3B442B1E"/>
        <w:category>
          <w:name w:val="Общие"/>
          <w:gallery w:val="placeholder"/>
        </w:category>
        <w:types>
          <w:type w:val="bbPlcHdr"/>
        </w:types>
        <w:behaviors>
          <w:behavior w:val="content"/>
        </w:behaviors>
        <w:guid w:val="{AA0DC4B3-31D6-449C-9FC0-C4B62011C88F}"/>
      </w:docPartPr>
      <w:docPartBody>
        <w:p w:rsidR="006B7157" w:rsidRDefault="006B7157" w:rsidP="006B7157">
          <w:pPr>
            <w:pStyle w:val="A5F5F8B7E403467090D8D70B3B442B1E"/>
          </w:pPr>
          <w:r w:rsidRPr="00853F0C">
            <w:rPr>
              <w:rStyle w:val="a3"/>
            </w:rPr>
            <w:t>Место для ввода текста.</w:t>
          </w:r>
        </w:p>
      </w:docPartBody>
    </w:docPart>
    <w:docPart>
      <w:docPartPr>
        <w:name w:val="53BBA1CFA2AC4C66AE450901985A1116"/>
        <w:category>
          <w:name w:val="Общие"/>
          <w:gallery w:val="placeholder"/>
        </w:category>
        <w:types>
          <w:type w:val="bbPlcHdr"/>
        </w:types>
        <w:behaviors>
          <w:behavior w:val="content"/>
        </w:behaviors>
        <w:guid w:val="{3A2F5AB9-5BE5-4F00-B693-477BCF69779B}"/>
      </w:docPartPr>
      <w:docPartBody>
        <w:p w:rsidR="00251932" w:rsidRDefault="00300D30" w:rsidP="00300D30">
          <w:pPr>
            <w:pStyle w:val="53BBA1CFA2AC4C66AE450901985A1116"/>
          </w:pPr>
          <w:r>
            <w:rPr>
              <w:rStyle w:val="a3"/>
            </w:rPr>
            <w:t>Место для ввода текста.</w:t>
          </w:r>
        </w:p>
        <w:bookmarkStart w:id="1" w:name="НПлана"/>
        <w:bookmarkStart w:id="2" w:name="НПлана"/>
        <w:bookmarkStart w:id="3" w:name="НПлана"/>
        <w:bookmarkStart w:id="4" w:name="НПлана"/>
        <w:bookmarkEnd w:id="1"/>
        <w:bookmarkEnd w:id="2"/>
        <w:bookmarkEnd w:id="3"/>
      </w:docPartBody>
    </w:docPart>
    <w:docPart>
      <w:docPartPr>
        <w:name w:val="0BD71F3CEADF4F648F8D60F7CFC8D0A7"/>
        <w:category>
          <w:name w:val="Общие"/>
          <w:gallery w:val="placeholder"/>
        </w:category>
        <w:types>
          <w:type w:val="bbPlcHdr"/>
        </w:types>
        <w:behaviors>
          <w:behavior w:val="content"/>
        </w:behaviors>
        <w:guid w:val="{13E307A2-7580-4A9D-A43A-71951B1A50E3}"/>
      </w:docPartPr>
      <w:docPartBody>
        <w:p w:rsidR="00000000" w:rsidRDefault="000E0D2E" w:rsidP="000E0D2E">
          <w:pPr>
            <w:pStyle w:val="0BD71F3CEADF4F648F8D60F7CFC8D0A7"/>
          </w:pPr>
          <w:bookmarkStart w:id="5" w:name="НПлана"/>
          <w:bookmarkStart w:id="6" w:name="НПлана"/>
          <w:bookmarkStart w:id="7" w:name="НПлана"/>
          <w:bookmarkEnd w:id="4"/>
          <w:bookmarkEnd w:id="5"/>
          <w:bookmarkEnd w:id="6"/>
          <w:r w:rsidRPr="00853F0C">
            <w:rPr>
              <w:rStyle w:val="a3"/>
            </w:rPr>
            <w:t xml:space="preserve">Место для ввода </w:t>
          </w:r>
          <w:r>
            <w:rPr>
              <w:rStyle w:val="a3"/>
            </w:rPr>
            <w:t>номера</w:t>
          </w:r>
          <w:bookmarkEnd w:id="7"/>
        </w:p>
      </w:docPartBody>
    </w:docPart>
    <w:docPart>
      <w:docPartPr>
        <w:name w:val="5543CF1EA21D4C2FBBFED75368C8FEA5"/>
        <w:category>
          <w:name w:val="Общие"/>
          <w:gallery w:val="placeholder"/>
        </w:category>
        <w:types>
          <w:type w:val="bbPlcHdr"/>
        </w:types>
        <w:behaviors>
          <w:behavior w:val="content"/>
        </w:behaviors>
        <w:guid w:val="{29B52E99-0DBD-4D40-9658-84228F62BE83}"/>
      </w:docPartPr>
      <w:docPartBody>
        <w:p w:rsidR="00000000" w:rsidRDefault="000E0D2E" w:rsidP="000E0D2E">
          <w:pPr>
            <w:pStyle w:val="5543CF1EA21D4C2FBBFED75368C8FEA5"/>
          </w:pPr>
          <w:bookmarkStart w:id="8" w:name="НПлана"/>
          <w:r w:rsidRPr="00853F0C">
            <w:rPr>
              <w:rStyle w:val="a3"/>
            </w:rPr>
            <w:t xml:space="preserve">Место для ввода </w:t>
          </w:r>
          <w:r>
            <w:rPr>
              <w:rStyle w:val="a3"/>
            </w:rPr>
            <w:t>номера</w:t>
          </w:r>
          <w:bookmarkEnd w:id="8"/>
        </w:p>
      </w:docPartBody>
    </w:docPart>
    <w:docPart>
      <w:docPartPr>
        <w:name w:val="5C4F85493B1E4F1A839CADC0CCDE75BA"/>
        <w:category>
          <w:name w:val="Общие"/>
          <w:gallery w:val="placeholder"/>
        </w:category>
        <w:types>
          <w:type w:val="bbPlcHdr"/>
        </w:types>
        <w:behaviors>
          <w:behavior w:val="content"/>
        </w:behaviors>
        <w:guid w:val="{385859DC-7004-4936-8315-C0CA0AFBC2D9}"/>
      </w:docPartPr>
      <w:docPartBody>
        <w:p w:rsidR="00000000" w:rsidRDefault="000E0D2E" w:rsidP="000E0D2E">
          <w:pPr>
            <w:pStyle w:val="5C4F85493B1E4F1A839CADC0CCDE75BA"/>
          </w:pPr>
          <w:bookmarkStart w:id="9" w:name="НПлана"/>
          <w:r w:rsidRPr="00853F0C">
            <w:rPr>
              <w:rStyle w:val="a3"/>
            </w:rPr>
            <w:t xml:space="preserve">Место для ввода </w:t>
          </w:r>
          <w:r>
            <w:rPr>
              <w:rStyle w:val="a3"/>
            </w:rPr>
            <w:t>номера</w:t>
          </w:r>
          <w:bookmarkEnd w:id="9"/>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4DC"/>
    <w:rsid w:val="000E0D2E"/>
    <w:rsid w:val="001312D3"/>
    <w:rsid w:val="001A3DDA"/>
    <w:rsid w:val="001E0074"/>
    <w:rsid w:val="00251932"/>
    <w:rsid w:val="00300D30"/>
    <w:rsid w:val="00320336"/>
    <w:rsid w:val="004B2942"/>
    <w:rsid w:val="004F31A3"/>
    <w:rsid w:val="005051C4"/>
    <w:rsid w:val="005914DC"/>
    <w:rsid w:val="006B7157"/>
    <w:rsid w:val="00752D27"/>
    <w:rsid w:val="008903D5"/>
    <w:rsid w:val="00893B23"/>
    <w:rsid w:val="00895408"/>
    <w:rsid w:val="00A00565"/>
    <w:rsid w:val="00C63C40"/>
    <w:rsid w:val="00D30850"/>
    <w:rsid w:val="00F95EFA"/>
    <w:rsid w:val="00FB610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E0D2E"/>
  </w:style>
  <w:style w:type="paragraph" w:customStyle="1" w:styleId="B43A7C0AE277487FBBFD59AA30951D5B">
    <w:name w:val="B43A7C0AE277487FBBFD59AA30951D5B"/>
  </w:style>
  <w:style w:type="paragraph" w:customStyle="1" w:styleId="838F5D6830AD4B5ABACEF201971B3BFB">
    <w:name w:val="838F5D6830AD4B5ABACEF201971B3BFB"/>
  </w:style>
  <w:style w:type="paragraph" w:customStyle="1" w:styleId="5AD36BC11F984FE2BC3734D0BD2D65DB">
    <w:name w:val="5AD36BC11F984FE2BC3734D0BD2D65DB"/>
  </w:style>
  <w:style w:type="paragraph" w:customStyle="1" w:styleId="BC02C7D6872D456FBDBD9C214F2A9167">
    <w:name w:val="BC02C7D6872D456FBDBD9C214F2A9167"/>
  </w:style>
  <w:style w:type="paragraph" w:customStyle="1" w:styleId="0814F243A0B8470CB2C8167B7F2862FA">
    <w:name w:val="0814F243A0B8470CB2C8167B7F2862FA"/>
  </w:style>
  <w:style w:type="paragraph" w:customStyle="1" w:styleId="DEF78CA2CC7F4B688ADB7E996317976D">
    <w:name w:val="DEF78CA2CC7F4B688ADB7E996317976D"/>
  </w:style>
  <w:style w:type="paragraph" w:customStyle="1" w:styleId="0C43BAAD7F2648F6B6447FA50AA7D2EA">
    <w:name w:val="0C43BAAD7F2648F6B6447FA50AA7D2EA"/>
  </w:style>
  <w:style w:type="paragraph" w:customStyle="1" w:styleId="2EE13FBEEC6F41238CAF34D017CFC181">
    <w:name w:val="2EE13FBEEC6F41238CAF34D017CFC181"/>
  </w:style>
  <w:style w:type="paragraph" w:customStyle="1" w:styleId="F2F05BB3517742AD98D4DA672A226D5A">
    <w:name w:val="F2F05BB3517742AD98D4DA672A226D5A"/>
  </w:style>
  <w:style w:type="paragraph" w:customStyle="1" w:styleId="74B6CF9BCCAF4A798554C20EA3D5A345">
    <w:name w:val="74B6CF9BCCAF4A798554C20EA3D5A345"/>
  </w:style>
  <w:style w:type="paragraph" w:customStyle="1" w:styleId="3D02E8A71C1A43CF8E908D5BA32365C5">
    <w:name w:val="3D02E8A71C1A43CF8E908D5BA32365C5"/>
  </w:style>
  <w:style w:type="paragraph" w:customStyle="1" w:styleId="81350F95BBE140ACA79B5342AA57B1FE">
    <w:name w:val="81350F95BBE140ACA79B5342AA57B1FE"/>
  </w:style>
  <w:style w:type="paragraph" w:customStyle="1" w:styleId="EC7A68089A5A4C72BC930AFAE1483476">
    <w:name w:val="EC7A68089A5A4C72BC930AFAE1483476"/>
  </w:style>
  <w:style w:type="paragraph" w:customStyle="1" w:styleId="6688B1B2C3B9449DB57A1C48F997241A">
    <w:name w:val="6688B1B2C3B9449DB57A1C48F997241A"/>
  </w:style>
  <w:style w:type="paragraph" w:customStyle="1" w:styleId="CD81221462D94D39A8F2BE0937B44528">
    <w:name w:val="CD81221462D94D39A8F2BE0937B44528"/>
  </w:style>
  <w:style w:type="paragraph" w:customStyle="1" w:styleId="18D0A3A196B14DA9BF3FC636C7856CCA">
    <w:name w:val="18D0A3A196B14DA9BF3FC636C7856CCA"/>
  </w:style>
  <w:style w:type="paragraph" w:customStyle="1" w:styleId="591CA1205B784F2C9DEC9242D7276950">
    <w:name w:val="591CA1205B784F2C9DEC9242D7276950"/>
  </w:style>
  <w:style w:type="paragraph" w:customStyle="1" w:styleId="941E9A8B216F4450AB76F55268EC5A84">
    <w:name w:val="941E9A8B216F4450AB76F55268EC5A84"/>
  </w:style>
  <w:style w:type="paragraph" w:customStyle="1" w:styleId="23611D8B59334951B293CC2C7F9DFC0E">
    <w:name w:val="23611D8B59334951B293CC2C7F9DFC0E"/>
  </w:style>
  <w:style w:type="paragraph" w:customStyle="1" w:styleId="00D2EBEDDBF3450CA6D104A52827CB02">
    <w:name w:val="00D2EBEDDBF3450CA6D104A52827CB02"/>
  </w:style>
  <w:style w:type="paragraph" w:customStyle="1" w:styleId="051B27376F3A408792CA95A21D474467">
    <w:name w:val="051B27376F3A408792CA95A21D474467"/>
  </w:style>
  <w:style w:type="paragraph" w:customStyle="1" w:styleId="02B3D82F9FB8416C81DBF08D6000DF7F">
    <w:name w:val="02B3D82F9FB8416C81DBF08D6000DF7F"/>
  </w:style>
  <w:style w:type="paragraph" w:customStyle="1" w:styleId="8EF280C4A1A049E6B71C9777D21D4C3C">
    <w:name w:val="8EF280C4A1A049E6B71C9777D21D4C3C"/>
  </w:style>
  <w:style w:type="paragraph" w:customStyle="1" w:styleId="8575716CC4D84FA8A43CAC113E00B126">
    <w:name w:val="8575716CC4D84FA8A43CAC113E00B126"/>
  </w:style>
  <w:style w:type="paragraph" w:customStyle="1" w:styleId="33EC1B1155014CBBB74E1574702D7D0F">
    <w:name w:val="33EC1B1155014CBBB74E1574702D7D0F"/>
  </w:style>
  <w:style w:type="paragraph" w:customStyle="1" w:styleId="ADD8AB5C7FA24FCDA70D164FC6681DED">
    <w:name w:val="ADD8AB5C7FA24FCDA70D164FC6681DED"/>
  </w:style>
  <w:style w:type="paragraph" w:customStyle="1" w:styleId="065CBEBA47D64784930A35EA41FEABA9">
    <w:name w:val="065CBEBA47D64784930A35EA41FEABA9"/>
  </w:style>
  <w:style w:type="paragraph" w:customStyle="1" w:styleId="54E2E5AEA09B48C0BD51F7823CDA4EDE">
    <w:name w:val="54E2E5AEA09B48C0BD51F7823CDA4EDE"/>
  </w:style>
  <w:style w:type="paragraph" w:customStyle="1" w:styleId="08980B78BF734699BB1CCE13C905718A">
    <w:name w:val="08980B78BF734699BB1CCE13C905718A"/>
  </w:style>
  <w:style w:type="paragraph" w:customStyle="1" w:styleId="1FE626D16EE84D2CA6D1D14ECABD4BEC">
    <w:name w:val="1FE626D16EE84D2CA6D1D14ECABD4BEC"/>
  </w:style>
  <w:style w:type="paragraph" w:customStyle="1" w:styleId="7CDE58AB48CA41DFBA4CC52AFD56B5D8">
    <w:name w:val="7CDE58AB48CA41DFBA4CC52AFD56B5D8"/>
  </w:style>
  <w:style w:type="paragraph" w:customStyle="1" w:styleId="2994CFF422EE453C8464005047877FD9">
    <w:name w:val="2994CFF422EE453C8464005047877FD9"/>
  </w:style>
  <w:style w:type="paragraph" w:customStyle="1" w:styleId="3A129D69921E4360BCB32F74699CEF21">
    <w:name w:val="3A129D69921E4360BCB32F74699CEF21"/>
  </w:style>
  <w:style w:type="paragraph" w:customStyle="1" w:styleId="971CFA498493426B8BD23AC731261D6A">
    <w:name w:val="971CFA498493426B8BD23AC731261D6A"/>
  </w:style>
  <w:style w:type="paragraph" w:customStyle="1" w:styleId="13916E6060BC42FC993CA5B4EC7B6BC5">
    <w:name w:val="13916E6060BC42FC993CA5B4EC7B6BC5"/>
  </w:style>
  <w:style w:type="paragraph" w:customStyle="1" w:styleId="FA14A6282B884BBAA5FB330CAAE97130">
    <w:name w:val="FA14A6282B884BBAA5FB330CAAE97130"/>
  </w:style>
  <w:style w:type="paragraph" w:customStyle="1" w:styleId="155A7088E9D04303882B04FDC56303FA">
    <w:name w:val="155A7088E9D04303882B04FDC56303FA"/>
  </w:style>
  <w:style w:type="paragraph" w:customStyle="1" w:styleId="621892030A5B4083B3793F69C7E42E18">
    <w:name w:val="621892030A5B4083B3793F69C7E42E18"/>
  </w:style>
  <w:style w:type="paragraph" w:customStyle="1" w:styleId="762E9B864D04432FB89D6371497FAA85">
    <w:name w:val="762E9B864D04432FB89D6371497FAA85"/>
  </w:style>
  <w:style w:type="paragraph" w:customStyle="1" w:styleId="828CF9F011B74F77A1FF7B6FB8F55E5B">
    <w:name w:val="828CF9F011B74F77A1FF7B6FB8F55E5B"/>
  </w:style>
  <w:style w:type="paragraph" w:customStyle="1" w:styleId="CE1C07C237E14347B514F7DAF3406E60">
    <w:name w:val="CE1C07C237E14347B514F7DAF3406E60"/>
  </w:style>
  <w:style w:type="paragraph" w:customStyle="1" w:styleId="C7483403C4BA4A47B2B744BFD1DAA38E">
    <w:name w:val="C7483403C4BA4A47B2B744BFD1DAA38E"/>
  </w:style>
  <w:style w:type="paragraph" w:customStyle="1" w:styleId="11D6B389D064478FB919B821F1B43B22">
    <w:name w:val="11D6B389D064478FB919B821F1B43B22"/>
  </w:style>
  <w:style w:type="paragraph" w:customStyle="1" w:styleId="06E19E4041E34EF18331F10BE4B90156">
    <w:name w:val="06E19E4041E34EF18331F10BE4B90156"/>
  </w:style>
  <w:style w:type="paragraph" w:customStyle="1" w:styleId="0874FB1AE3314D46B2FDA8782C954350">
    <w:name w:val="0874FB1AE3314D46B2FDA8782C954350"/>
  </w:style>
  <w:style w:type="paragraph" w:customStyle="1" w:styleId="6AC83A0B3A364320BE85D4F050263E2E">
    <w:name w:val="6AC83A0B3A364320BE85D4F050263E2E"/>
  </w:style>
  <w:style w:type="paragraph" w:customStyle="1" w:styleId="2E234DC1D6524ED3B9B1BC7E7201B8CC">
    <w:name w:val="2E234DC1D6524ED3B9B1BC7E7201B8CC"/>
  </w:style>
  <w:style w:type="paragraph" w:customStyle="1" w:styleId="53225162CC124ADE98CB30D1D3A173F2">
    <w:name w:val="53225162CC124ADE98CB30D1D3A173F2"/>
  </w:style>
  <w:style w:type="paragraph" w:customStyle="1" w:styleId="8677334CEA434661AD44209F51D04890">
    <w:name w:val="8677334CEA434661AD44209F51D04890"/>
  </w:style>
  <w:style w:type="paragraph" w:customStyle="1" w:styleId="1027093F93884E579E667E79489D28D3">
    <w:name w:val="1027093F93884E579E667E79489D28D3"/>
  </w:style>
  <w:style w:type="paragraph" w:customStyle="1" w:styleId="529346BAE4B248E988FBA030A0E6B4D9">
    <w:name w:val="529346BAE4B248E988FBA030A0E6B4D9"/>
  </w:style>
  <w:style w:type="paragraph" w:customStyle="1" w:styleId="FE300DDF30FC4344BB47B23DCA96E3FE">
    <w:name w:val="FE300DDF30FC4344BB47B23DCA96E3FE"/>
  </w:style>
  <w:style w:type="paragraph" w:customStyle="1" w:styleId="389D2B52A82B4E9B875B4DDDD9E93D9A">
    <w:name w:val="389D2B52A82B4E9B875B4DDDD9E93D9A"/>
  </w:style>
  <w:style w:type="paragraph" w:customStyle="1" w:styleId="A2EFF7225CC5471CB1A3A664486408B8">
    <w:name w:val="A2EFF7225CC5471CB1A3A664486408B8"/>
  </w:style>
  <w:style w:type="paragraph" w:customStyle="1" w:styleId="CDF052F8188B49449A99B83979395FA6">
    <w:name w:val="CDF052F8188B49449A99B83979395FA6"/>
  </w:style>
  <w:style w:type="paragraph" w:customStyle="1" w:styleId="836920B67BC44BB7BB4DD60ACDC3D2DB">
    <w:name w:val="836920B67BC44BB7BB4DD60ACDC3D2DB"/>
  </w:style>
  <w:style w:type="paragraph" w:customStyle="1" w:styleId="36A1342ED24744759413BFF648956821">
    <w:name w:val="36A1342ED24744759413BFF648956821"/>
  </w:style>
  <w:style w:type="paragraph" w:customStyle="1" w:styleId="8ED71BAB7D5445D6B697E02D04820E48">
    <w:name w:val="8ED71BAB7D5445D6B697E02D04820E48"/>
  </w:style>
  <w:style w:type="paragraph" w:customStyle="1" w:styleId="7C966F107ADF49E89D80C9C45B77ADC5">
    <w:name w:val="7C966F107ADF49E89D80C9C45B77ADC5"/>
  </w:style>
  <w:style w:type="paragraph" w:customStyle="1" w:styleId="954123D693154E84B371FA5FF1A5294C">
    <w:name w:val="954123D693154E84B371FA5FF1A5294C"/>
  </w:style>
  <w:style w:type="paragraph" w:customStyle="1" w:styleId="4F498BAA5537455BBF3BB893A37577CE">
    <w:name w:val="4F498BAA5537455BBF3BB893A37577CE"/>
  </w:style>
  <w:style w:type="paragraph" w:customStyle="1" w:styleId="2310B1B8ACDA4A2BBCD9A65D08006874">
    <w:name w:val="2310B1B8ACDA4A2BBCD9A65D08006874"/>
  </w:style>
  <w:style w:type="paragraph" w:customStyle="1" w:styleId="77366518BF1C4B2FA4187F6809430844">
    <w:name w:val="77366518BF1C4B2FA4187F6809430844"/>
  </w:style>
  <w:style w:type="paragraph" w:customStyle="1" w:styleId="879926484BDD4E0FBD0904696317E1FA">
    <w:name w:val="879926484BDD4E0FBD0904696317E1FA"/>
  </w:style>
  <w:style w:type="paragraph" w:customStyle="1" w:styleId="3AAC67C0DD9A42DA8AB8E43E4C9B56FB">
    <w:name w:val="3AAC67C0DD9A42DA8AB8E43E4C9B56FB"/>
  </w:style>
  <w:style w:type="paragraph" w:customStyle="1" w:styleId="667DF7696E434E2CBF2B35B5C2F85BED">
    <w:name w:val="667DF7696E434E2CBF2B35B5C2F85BED"/>
  </w:style>
  <w:style w:type="paragraph" w:customStyle="1" w:styleId="35BC85F48E41430BAE46D986585E002A">
    <w:name w:val="35BC85F48E41430BAE46D986585E002A"/>
  </w:style>
  <w:style w:type="paragraph" w:customStyle="1" w:styleId="E395303482ED4E958F7741A4D2D83671">
    <w:name w:val="E395303482ED4E958F7741A4D2D83671"/>
  </w:style>
  <w:style w:type="paragraph" w:customStyle="1" w:styleId="C63BBBF00A0F41D3BD9DE22333C66F21">
    <w:name w:val="C63BBBF00A0F41D3BD9DE22333C66F21"/>
  </w:style>
  <w:style w:type="paragraph" w:customStyle="1" w:styleId="E76D939274B840EBAF5C8725E3274CE3">
    <w:name w:val="E76D939274B840EBAF5C8725E3274CE3"/>
  </w:style>
  <w:style w:type="paragraph" w:customStyle="1" w:styleId="6CA5B81714D843ECBD5013AA08A850C6">
    <w:name w:val="6CA5B81714D843ECBD5013AA08A850C6"/>
  </w:style>
  <w:style w:type="paragraph" w:customStyle="1" w:styleId="CB2F396F8527491E849602FDE8160B3F">
    <w:name w:val="CB2F396F8527491E849602FDE8160B3F"/>
  </w:style>
  <w:style w:type="paragraph" w:customStyle="1" w:styleId="8B8D41140AB14BBBB97CA390A70F278A">
    <w:name w:val="8B8D41140AB14BBBB97CA390A70F278A"/>
    <w:rsid w:val="005914DC"/>
  </w:style>
  <w:style w:type="paragraph" w:customStyle="1" w:styleId="6907296D30B14FF687BBDE8241856870">
    <w:name w:val="6907296D30B14FF687BBDE8241856870"/>
    <w:rsid w:val="005914DC"/>
  </w:style>
  <w:style w:type="paragraph" w:customStyle="1" w:styleId="370EAEA7392848C0B1DCCA245C466292">
    <w:name w:val="370EAEA7392848C0B1DCCA245C466292"/>
    <w:rsid w:val="005914DC"/>
  </w:style>
  <w:style w:type="paragraph" w:customStyle="1" w:styleId="DE7AFC78BF9E425A900EFF23A7FA719B">
    <w:name w:val="DE7AFC78BF9E425A900EFF23A7FA719B"/>
    <w:rsid w:val="001312D3"/>
  </w:style>
  <w:style w:type="paragraph" w:customStyle="1" w:styleId="19E53685977D43F5A7D13C606F67B576">
    <w:name w:val="19E53685977D43F5A7D13C606F67B576"/>
    <w:rsid w:val="001312D3"/>
  </w:style>
  <w:style w:type="paragraph" w:customStyle="1" w:styleId="C77C5E037E354D0FA625F94E6F644944">
    <w:name w:val="C77C5E037E354D0FA625F94E6F644944"/>
    <w:rsid w:val="001312D3"/>
  </w:style>
  <w:style w:type="paragraph" w:customStyle="1" w:styleId="FA2FC30B3CFC40A9BA12CD40BAEC4C44">
    <w:name w:val="FA2FC30B3CFC40A9BA12CD40BAEC4C44"/>
    <w:rsid w:val="004F31A3"/>
  </w:style>
  <w:style w:type="paragraph" w:customStyle="1" w:styleId="41FD893C8468469EA2D2D20F305876BF">
    <w:name w:val="41FD893C8468469EA2D2D20F305876BF"/>
    <w:rsid w:val="004F31A3"/>
  </w:style>
  <w:style w:type="paragraph" w:customStyle="1" w:styleId="496F4ED102504E8B866DE080474B790A">
    <w:name w:val="496F4ED102504E8B866DE080474B790A"/>
    <w:rsid w:val="004F31A3"/>
  </w:style>
  <w:style w:type="paragraph" w:customStyle="1" w:styleId="04296DDDB282418CAC1A36E04CBCBAFA">
    <w:name w:val="04296DDDB282418CAC1A36E04CBCBAFA"/>
    <w:rsid w:val="004F31A3"/>
  </w:style>
  <w:style w:type="paragraph" w:customStyle="1" w:styleId="BFB7DE130DF2479DBB22BB1C9A81EB56">
    <w:name w:val="BFB7DE130DF2479DBB22BB1C9A81EB56"/>
    <w:rsid w:val="004F31A3"/>
  </w:style>
  <w:style w:type="paragraph" w:customStyle="1" w:styleId="8572CF378934470798479A3D45A8A68E">
    <w:name w:val="8572CF378934470798479A3D45A8A68E"/>
    <w:rsid w:val="006B7157"/>
  </w:style>
  <w:style w:type="paragraph" w:customStyle="1" w:styleId="5125A3CF44C343D4B422C32ACF91F824">
    <w:name w:val="5125A3CF44C343D4B422C32ACF91F824"/>
    <w:rsid w:val="006B7157"/>
  </w:style>
  <w:style w:type="paragraph" w:customStyle="1" w:styleId="35FBFE9DA028469AA696D8FF34EC95AA">
    <w:name w:val="35FBFE9DA028469AA696D8FF34EC95AA"/>
    <w:rsid w:val="006B7157"/>
  </w:style>
  <w:style w:type="paragraph" w:customStyle="1" w:styleId="4ADE58418BBD4CF8911D490D157A109E">
    <w:name w:val="4ADE58418BBD4CF8911D490D157A109E"/>
    <w:rsid w:val="006B7157"/>
  </w:style>
  <w:style w:type="paragraph" w:customStyle="1" w:styleId="33C933013EBE436D85948DA6F838F495">
    <w:name w:val="33C933013EBE436D85948DA6F838F495"/>
    <w:rsid w:val="006B7157"/>
  </w:style>
  <w:style w:type="paragraph" w:customStyle="1" w:styleId="C17E33FB81AF45D89766EECE06BD867B">
    <w:name w:val="C17E33FB81AF45D89766EECE06BD867B"/>
    <w:rsid w:val="006B7157"/>
  </w:style>
  <w:style w:type="paragraph" w:customStyle="1" w:styleId="6FB327D50AD94084A9F17370439ACF28">
    <w:name w:val="6FB327D50AD94084A9F17370439ACF28"/>
    <w:rsid w:val="006B7157"/>
  </w:style>
  <w:style w:type="paragraph" w:customStyle="1" w:styleId="4726C8920E5D47CEBE4C784433059F26">
    <w:name w:val="4726C8920E5D47CEBE4C784433059F26"/>
    <w:rsid w:val="006B7157"/>
  </w:style>
  <w:style w:type="paragraph" w:customStyle="1" w:styleId="A5F5F8B7E403467090D8D70B3B442B1E">
    <w:name w:val="A5F5F8B7E403467090D8D70B3B442B1E"/>
    <w:rsid w:val="006B7157"/>
  </w:style>
  <w:style w:type="paragraph" w:customStyle="1" w:styleId="67F1954E86504BBC9CCCCA24F4BFFF2D">
    <w:name w:val="67F1954E86504BBC9CCCCA24F4BFFF2D"/>
    <w:rsid w:val="006B7157"/>
  </w:style>
  <w:style w:type="paragraph" w:customStyle="1" w:styleId="0CCB8E0AB16D436F9F745FD515A3CD6A">
    <w:name w:val="0CCB8E0AB16D436F9F745FD515A3CD6A"/>
    <w:rsid w:val="006B7157"/>
  </w:style>
  <w:style w:type="paragraph" w:customStyle="1" w:styleId="FAE98FF607AB4DE89483036F59E64B59">
    <w:name w:val="FAE98FF607AB4DE89483036F59E64B59"/>
    <w:rsid w:val="006B7157"/>
  </w:style>
  <w:style w:type="paragraph" w:customStyle="1" w:styleId="83477076247F480B81596A92525E6E2C">
    <w:name w:val="83477076247F480B81596A92525E6E2C"/>
    <w:rsid w:val="006B7157"/>
  </w:style>
  <w:style w:type="paragraph" w:customStyle="1" w:styleId="5BF0572CDDFD45F8AFF4B95ACCF14437">
    <w:name w:val="5BF0572CDDFD45F8AFF4B95ACCF14437"/>
    <w:rsid w:val="006B7157"/>
  </w:style>
  <w:style w:type="paragraph" w:customStyle="1" w:styleId="03BCBFD5C9394583B43568C2837AB3AA">
    <w:name w:val="03BCBFD5C9394583B43568C2837AB3AA"/>
    <w:rsid w:val="006B7157"/>
  </w:style>
  <w:style w:type="paragraph" w:customStyle="1" w:styleId="E1CB7B63F1B848548A5EE72209A6C7B4">
    <w:name w:val="E1CB7B63F1B848548A5EE72209A6C7B4"/>
    <w:rsid w:val="006B7157"/>
  </w:style>
  <w:style w:type="paragraph" w:customStyle="1" w:styleId="65FDEC452A514AC9A0C55459FFEE4DF0">
    <w:name w:val="65FDEC452A514AC9A0C55459FFEE4DF0"/>
    <w:rsid w:val="006B7157"/>
  </w:style>
  <w:style w:type="paragraph" w:customStyle="1" w:styleId="A341A88A5E824CD485B27B6AAEA9E015">
    <w:name w:val="A341A88A5E824CD485B27B6AAEA9E015"/>
    <w:rsid w:val="006B7157"/>
  </w:style>
  <w:style w:type="paragraph" w:customStyle="1" w:styleId="53BBA1CFA2AC4C66AE450901985A1116">
    <w:name w:val="53BBA1CFA2AC4C66AE450901985A1116"/>
    <w:rsid w:val="00300D30"/>
  </w:style>
  <w:style w:type="paragraph" w:customStyle="1" w:styleId="A08D78B34A1F49BCAF279DAD6F70A49A">
    <w:name w:val="A08D78B34A1F49BCAF279DAD6F70A49A"/>
    <w:rsid w:val="00300D30"/>
  </w:style>
  <w:style w:type="paragraph" w:customStyle="1" w:styleId="1BD1AB289CCC4E2386621C38E8B4F29C">
    <w:name w:val="1BD1AB289CCC4E2386621C38E8B4F29C"/>
    <w:rsid w:val="00300D30"/>
  </w:style>
  <w:style w:type="paragraph" w:customStyle="1" w:styleId="669DE8DDB4B54FBB8D75DAE20608EB40">
    <w:name w:val="669DE8DDB4B54FBB8D75DAE20608EB40"/>
    <w:rsid w:val="00300D30"/>
  </w:style>
  <w:style w:type="paragraph" w:customStyle="1" w:styleId="2DF1A72CB0834C64915544AD05218D16">
    <w:name w:val="2DF1A72CB0834C64915544AD05218D16"/>
    <w:rsid w:val="00300D30"/>
  </w:style>
  <w:style w:type="paragraph" w:customStyle="1" w:styleId="4D9111544C8144C98FE57F679A9405E1">
    <w:name w:val="4D9111544C8144C98FE57F679A9405E1"/>
    <w:rsid w:val="005051C4"/>
  </w:style>
  <w:style w:type="paragraph" w:customStyle="1" w:styleId="99AE99E2BE014F56906C2523DC9C332B">
    <w:name w:val="99AE99E2BE014F56906C2523DC9C332B"/>
    <w:rsid w:val="005051C4"/>
  </w:style>
  <w:style w:type="paragraph" w:customStyle="1" w:styleId="42AB2F363A3C4B58B829056FD54D538D">
    <w:name w:val="42AB2F363A3C4B58B829056FD54D538D"/>
    <w:rsid w:val="005051C4"/>
  </w:style>
  <w:style w:type="paragraph" w:customStyle="1" w:styleId="414E25BE35DB462ABE8EFFFD3530B0EF">
    <w:name w:val="414E25BE35DB462ABE8EFFFD3530B0EF"/>
    <w:rsid w:val="005051C4"/>
  </w:style>
  <w:style w:type="paragraph" w:customStyle="1" w:styleId="20AF2A2591BD42E2831605169ED370E5">
    <w:name w:val="20AF2A2591BD42E2831605169ED370E5"/>
    <w:rsid w:val="005051C4"/>
  </w:style>
  <w:style w:type="paragraph" w:customStyle="1" w:styleId="DDE8C633C00E4759AC6EAF4FCE8DA13F">
    <w:name w:val="DDE8C633C00E4759AC6EAF4FCE8DA13F"/>
    <w:rsid w:val="005051C4"/>
  </w:style>
  <w:style w:type="paragraph" w:customStyle="1" w:styleId="A8B4CB139A314EEA84D60B01D99BA608">
    <w:name w:val="A8B4CB139A314EEA84D60B01D99BA608"/>
    <w:rsid w:val="00D30850"/>
  </w:style>
  <w:style w:type="paragraph" w:customStyle="1" w:styleId="59AB815C1DBF46EDB84F380163DFE5DF">
    <w:name w:val="59AB815C1DBF46EDB84F380163DFE5DF"/>
    <w:rsid w:val="00D30850"/>
  </w:style>
  <w:style w:type="paragraph" w:customStyle="1" w:styleId="D4C8FFDD27794BA2A393BF043C026D24">
    <w:name w:val="D4C8FFDD27794BA2A393BF043C026D24"/>
    <w:rsid w:val="00D30850"/>
  </w:style>
  <w:style w:type="paragraph" w:customStyle="1" w:styleId="C3B8DA42A8CE498D9A5A2D1658C6EA2E">
    <w:name w:val="C3B8DA42A8CE498D9A5A2D1658C6EA2E"/>
    <w:rsid w:val="00893B23"/>
  </w:style>
  <w:style w:type="paragraph" w:customStyle="1" w:styleId="C5FD2B5774B44E28A8DE23ED0927884F">
    <w:name w:val="C5FD2B5774B44E28A8DE23ED0927884F"/>
    <w:rsid w:val="00893B23"/>
  </w:style>
  <w:style w:type="paragraph" w:customStyle="1" w:styleId="7EEEB4AD11604E0FA01F2428556DE3C5">
    <w:name w:val="7EEEB4AD11604E0FA01F2428556DE3C5"/>
    <w:rsid w:val="00893B23"/>
  </w:style>
  <w:style w:type="paragraph" w:customStyle="1" w:styleId="445D362FDE83464D91E8BF679C82B550">
    <w:name w:val="445D362FDE83464D91E8BF679C82B550"/>
    <w:rsid w:val="00895408"/>
  </w:style>
  <w:style w:type="paragraph" w:customStyle="1" w:styleId="04056D95653F468CBDD82B0293645000">
    <w:name w:val="04056D95653F468CBDD82B0293645000"/>
    <w:rsid w:val="00895408"/>
  </w:style>
  <w:style w:type="paragraph" w:customStyle="1" w:styleId="986B36C510FB4C99A7BC611E16153DFB">
    <w:name w:val="986B36C510FB4C99A7BC611E16153DFB"/>
    <w:rsid w:val="00895408"/>
  </w:style>
  <w:style w:type="paragraph" w:customStyle="1" w:styleId="07AEDAC941404A9B854240CC303E3155">
    <w:name w:val="07AEDAC941404A9B854240CC303E3155"/>
    <w:rsid w:val="00895408"/>
  </w:style>
  <w:style w:type="paragraph" w:customStyle="1" w:styleId="AB93DC722E5840519A8B0BFFA0CE0AB7">
    <w:name w:val="AB93DC722E5840519A8B0BFFA0CE0AB7"/>
    <w:rsid w:val="00895408"/>
  </w:style>
  <w:style w:type="paragraph" w:customStyle="1" w:styleId="4F884BC2853447B7A6E77E87EDDB7C4F">
    <w:name w:val="4F884BC2853447B7A6E77E87EDDB7C4F"/>
    <w:rsid w:val="00895408"/>
  </w:style>
  <w:style w:type="paragraph" w:customStyle="1" w:styleId="0BD71F3CEADF4F648F8D60F7CFC8D0A7">
    <w:name w:val="0BD71F3CEADF4F648F8D60F7CFC8D0A7"/>
    <w:rsid w:val="000E0D2E"/>
  </w:style>
  <w:style w:type="paragraph" w:customStyle="1" w:styleId="5543CF1EA21D4C2FBBFED75368C8FEA5">
    <w:name w:val="5543CF1EA21D4C2FBBFED75368C8FEA5"/>
    <w:rsid w:val="000E0D2E"/>
  </w:style>
  <w:style w:type="paragraph" w:customStyle="1" w:styleId="5C4F85493B1E4F1A839CADC0CCDE75BA">
    <w:name w:val="5C4F85493B1E4F1A839CADC0CCDE75BA"/>
    <w:rsid w:val="000E0D2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72F442-BB56-49BB-903E-CC765B516F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06.07 Шаблон документации о закупке 223 (АП  ЭФ; сайт) — .dotx</Template>
  <TotalTime>92</TotalTime>
  <Pages>1</Pages>
  <Words>9314</Words>
  <Characters>53091</Characters>
  <Application>Microsoft Office Word</Application>
  <DocSecurity>0</DocSecurity>
  <Lines>442</Lines>
  <Paragraphs>124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62281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Sharymova Irina</dc:creator>
  <cp:keywords>Шаблон; Шаблон документации о закупке; АП; ЭФ; Почта</cp:keywords>
  <dc:description/>
  <cp:lastModifiedBy>Sharymova Irina</cp:lastModifiedBy>
  <cp:revision>27</cp:revision>
  <cp:lastPrinted>2023-11-13T05:59:00Z</cp:lastPrinted>
  <dcterms:created xsi:type="dcterms:W3CDTF">2022-07-13T07:10:00Z</dcterms:created>
  <dcterms:modified xsi:type="dcterms:W3CDTF">2023-11-13T05:59:00Z</dcterms:modified>
  <cp:category>Шаблоны</cp:category>
</cp:coreProperties>
</file>